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N w:val="0"/>
        <w:rPr>
          <w:rFonts w:hint="default" w:ascii="Times New Roman" w:hAnsi="Times New Roman" w:eastAsia="黑体" w:cs="Times New Roman"/>
          <w:color w:val="auto"/>
          <w:sz w:val="32"/>
          <w:szCs w:val="32"/>
          <w:lang w:val="en-US" w:eastAsia="zh-CN"/>
        </w:rPr>
      </w:pPr>
      <w:bookmarkStart w:id="0" w:name="_GoBack"/>
      <w:bookmarkEnd w:id="0"/>
      <w:r>
        <w:rPr>
          <w:rFonts w:hint="default" w:ascii="Times New Roman" w:hAnsi="Times New Roman" w:eastAsia="黑体" w:cs="Times New Roman"/>
          <w:color w:val="auto"/>
          <w:sz w:val="32"/>
          <w:szCs w:val="32"/>
          <w:lang w:val="en-US" w:eastAsia="zh-CN"/>
        </w:rPr>
        <w:t>附件2</w:t>
      </w:r>
    </w:p>
    <w:p>
      <w:pPr>
        <w:autoSpaceDN w:val="0"/>
        <w:rPr>
          <w:rFonts w:hint="default" w:ascii="Times New Roman" w:hAnsi="Times New Roman" w:eastAsia="黑体" w:cs="Times New Roman"/>
          <w:color w:val="auto"/>
          <w:sz w:val="32"/>
          <w:szCs w:val="32"/>
          <w:lang w:val="en-US" w:eastAsia="zh-CN"/>
        </w:rPr>
      </w:pPr>
    </w:p>
    <w:p>
      <w:pPr>
        <w:spacing w:line="720" w:lineRule="exact"/>
        <w:jc w:val="center"/>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rPr>
        <w:t>单位真实性声明与承诺书</w:t>
      </w:r>
    </w:p>
    <w:p>
      <w:pPr>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w:t>
      </w:r>
    </w:p>
    <w:p>
      <w:pPr>
        <w:ind w:firstLine="711" w:firstLineChars="22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本单位已了解202</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年营口市软科学</w:t>
      </w:r>
      <w:r>
        <w:rPr>
          <w:rFonts w:hint="default" w:ascii="Times New Roman" w:hAnsi="Times New Roman" w:eastAsia="仿宋_GB2312" w:cs="Times New Roman"/>
          <w:color w:val="auto"/>
          <w:sz w:val="32"/>
          <w:szCs w:val="32"/>
          <w:lang w:eastAsia="zh-CN"/>
        </w:rPr>
        <w:t>研究计划</w:t>
      </w:r>
      <w:r>
        <w:rPr>
          <w:rFonts w:hint="default" w:ascii="Times New Roman" w:hAnsi="Times New Roman" w:eastAsia="仿宋_GB2312" w:cs="Times New Roman"/>
          <w:color w:val="auto"/>
          <w:sz w:val="32"/>
          <w:szCs w:val="32"/>
        </w:rPr>
        <w:t>项目申报的相关政策、规定及项目申报的相关要求，现申报202</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年度项目。我们已如实填写项目申报有关材料，并对本次申报声明承诺如下：</w:t>
      </w:r>
    </w:p>
    <w:p>
      <w:pPr>
        <w:ind w:firstLine="711" w:firstLineChars="22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1．申报材料所涉及的内容和财务数据真实准确、完整，无欺瞒和作假行为，相关附件真实、有效。</w:t>
      </w:r>
    </w:p>
    <w:p>
      <w:pPr>
        <w:ind w:firstLine="711" w:firstLineChars="22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2．对本项目的相关技术系合法使用，有关知识产权权属清晰，无知识产权纠纷，更无侵占他人技术成果等不端行为。</w:t>
      </w:r>
    </w:p>
    <w:p>
      <w:pPr>
        <w:ind w:firstLine="711" w:firstLineChars="22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3．本项目如获立项，将严格按照要求执行，本单位保证项目在合同执行期内，设立专账、按计划落实项目自筹资金XX万元，不挪用项目资金，做到专款专用。</w:t>
      </w:r>
    </w:p>
    <w:p>
      <w:pPr>
        <w:ind w:firstLine="711" w:firstLineChars="22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4．在项目申报和实施过程中，遵纪守法，并保证接受相关部门的监督检查。</w:t>
      </w:r>
    </w:p>
    <w:p>
      <w:pPr>
        <w:ind w:firstLine="711" w:firstLineChars="22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本单位若违反上述承诺，愿意承担由此带来的一切后果及相关法律责任。</w:t>
      </w:r>
    </w:p>
    <w:p>
      <w:pPr>
        <w:ind w:left="1264" w:leftChars="400" w:firstLine="2607" w:firstLineChars="82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单位</w:t>
      </w:r>
      <w:r>
        <w:rPr>
          <w:rFonts w:hint="default" w:ascii="Times New Roman" w:hAnsi="Times New Roman" w:eastAsia="仿宋_GB2312" w:cs="Times New Roman"/>
          <w:color w:val="auto"/>
          <w:sz w:val="32"/>
          <w:szCs w:val="32"/>
        </w:rPr>
        <w:t>（盖章）：</w:t>
      </w:r>
    </w:p>
    <w:p>
      <w:pPr>
        <w:ind w:firstLine="3871" w:firstLineChars="122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法定代表人（签字）：</w:t>
      </w:r>
    </w:p>
    <w:p>
      <w:pPr>
        <w:ind w:firstLine="3871" w:firstLineChars="122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日期：202</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年</w:t>
      </w:r>
      <w:r>
        <w:rPr>
          <w:rFonts w:hint="eastAsia" w:ascii="Times New Roman" w:hAnsi="Times New Roman" w:eastAsia="仿宋_GB2312" w:cs="Times New Roman"/>
          <w:color w:val="auto"/>
          <w:sz w:val="32"/>
          <w:szCs w:val="32"/>
          <w:lang w:val="en-US" w:eastAsia="zh-CN"/>
        </w:rPr>
        <w:t>10</w:t>
      </w:r>
      <w:r>
        <w:rPr>
          <w:rFonts w:hint="default" w:ascii="Times New Roman" w:hAnsi="Times New Roman" w:eastAsia="仿宋_GB2312" w:cs="Times New Roman"/>
          <w:color w:val="auto"/>
          <w:sz w:val="32"/>
          <w:szCs w:val="32"/>
        </w:rPr>
        <w:t>月</w:t>
      </w:r>
      <w:r>
        <w:rPr>
          <w:rFonts w:hint="eastAsia"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日 </w:t>
      </w:r>
    </w:p>
    <w:p>
      <w:pPr>
        <w:autoSpaceDN w:val="0"/>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附件3</w:t>
      </w:r>
    </w:p>
    <w:p>
      <w:pPr>
        <w:jc w:val="center"/>
        <w:rPr>
          <w:rFonts w:hint="default" w:ascii="Times New Roman" w:hAnsi="Times New Roman" w:eastAsia="方正小标宋简体" w:cs="Times New Roman"/>
          <w:color w:val="auto"/>
          <w:sz w:val="44"/>
          <w:szCs w:val="44"/>
        </w:rPr>
      </w:pPr>
    </w:p>
    <w:p>
      <w:pPr>
        <w:spacing w:line="720" w:lineRule="exact"/>
        <w:jc w:val="center"/>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rPr>
        <w:t>项目负责人科研诚信承诺书</w:t>
      </w:r>
    </w:p>
    <w:p>
      <w:pPr>
        <w:ind w:firstLine="632" w:firstLineChars="200"/>
        <w:rPr>
          <w:rFonts w:hint="default" w:ascii="Times New Roman" w:hAnsi="Times New Roman" w:eastAsia="仿宋_GB2312" w:cs="Times New Roman"/>
          <w:color w:val="auto"/>
          <w:sz w:val="32"/>
          <w:szCs w:val="32"/>
        </w:rPr>
      </w:pPr>
    </w:p>
    <w:p>
      <w:pPr>
        <w:ind w:firstLine="632"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1．该项目是由本人申请，无冒名申请，无编造虚假的申请人及主要参与者，并已如实填报申请人及所有参与者个人信息并对其真实性负责；</w:t>
      </w:r>
    </w:p>
    <w:p>
      <w:pPr>
        <w:ind w:firstLine="632"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本人已按照要求填报了项目申请书、可行性研究报告等相关材料，如实填写相关研究工作基础和研究内容等，所填报材料内容真实有效，不存在虚高编报预算，违反法律法规、伦理准则及科技安全等方面的有关规定等行为；</w:t>
      </w:r>
    </w:p>
    <w:p>
      <w:pPr>
        <w:ind w:firstLine="632"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本人及项目参与者在项目实施过程中严格遵循科学界公认的学术道德和行为规范，认真履行项目合同书，不抄袭、剽窃他人科研成果或伪造、篡改研究数据、研究结论；不违反科研伦理；不违反科研经费管理相关规定；不违反科技安全和保密的相关规定；不发生其他科研不端行为。</w:t>
      </w:r>
    </w:p>
    <w:p>
      <w:pPr>
        <w:ind w:firstLine="632"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xml:space="preserve">如有违反，愿承担相应的责任。 </w:t>
      </w:r>
    </w:p>
    <w:p>
      <w:pPr>
        <w:ind w:firstLine="632"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特此承诺。</w:t>
      </w:r>
    </w:p>
    <w:p>
      <w:pPr>
        <w:ind w:firstLine="632" w:firstLineChars="200"/>
        <w:rPr>
          <w:rFonts w:hint="default" w:ascii="Times New Roman" w:hAnsi="Times New Roman" w:eastAsia="仿宋_GB2312" w:cs="Times New Roman"/>
          <w:color w:val="auto"/>
          <w:sz w:val="32"/>
          <w:szCs w:val="32"/>
        </w:rPr>
      </w:pPr>
    </w:p>
    <w:p>
      <w:pPr>
        <w:ind w:firstLine="632" w:firstLineChars="200"/>
        <w:jc w:val="center"/>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承诺人签字：</w:t>
      </w:r>
    </w:p>
    <w:p>
      <w:pPr>
        <w:ind w:firstLine="4038" w:firstLineChars="1278"/>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日期：202</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年</w:t>
      </w:r>
      <w:r>
        <w:rPr>
          <w:rFonts w:hint="eastAsia" w:ascii="Times New Roman" w:hAnsi="Times New Roman" w:eastAsia="仿宋_GB2312" w:cs="Times New Roman"/>
          <w:color w:val="auto"/>
          <w:sz w:val="32"/>
          <w:szCs w:val="32"/>
          <w:lang w:val="en-US" w:eastAsia="zh-CN"/>
        </w:rPr>
        <w:t>10</w:t>
      </w:r>
      <w:r>
        <w:rPr>
          <w:rFonts w:hint="default" w:ascii="Times New Roman" w:hAnsi="Times New Roman" w:eastAsia="仿宋_GB2312" w:cs="Times New Roman"/>
          <w:color w:val="auto"/>
          <w:sz w:val="32"/>
          <w:szCs w:val="32"/>
        </w:rPr>
        <w:t>月  日</w:t>
      </w:r>
    </w:p>
    <w:p>
      <w:pPr>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附件4</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rPr>
      </w:pPr>
    </w:p>
    <w:p>
      <w:pPr>
        <w:spacing w:line="720" w:lineRule="exact"/>
        <w:jc w:val="center"/>
        <w:rPr>
          <w:rFonts w:hint="default" w:ascii="Times New Roman" w:hAnsi="Times New Roman" w:eastAsia="方正小标宋简体" w:cs="Times New Roman"/>
          <w:bCs/>
          <w:color w:val="auto"/>
          <w:sz w:val="44"/>
          <w:szCs w:val="44"/>
        </w:rPr>
      </w:pPr>
      <w:r>
        <w:rPr>
          <w:rFonts w:hint="default" w:ascii="Times New Roman" w:hAnsi="Times New Roman" w:eastAsia="方正小标宋简体" w:cs="Times New Roman"/>
          <w:bCs/>
          <w:color w:val="auto"/>
          <w:sz w:val="44"/>
          <w:szCs w:val="44"/>
        </w:rPr>
        <w:t>可行性研究报告编制提纲</w:t>
      </w:r>
    </w:p>
    <w:p>
      <w:pPr>
        <w:spacing w:line="720" w:lineRule="exact"/>
        <w:jc w:val="center"/>
        <w:rPr>
          <w:rFonts w:hint="default" w:ascii="Times New Roman" w:hAnsi="Times New Roman" w:eastAsia="黑体" w:cs="Times New Roman"/>
          <w:bCs/>
          <w:color w:val="auto"/>
          <w:sz w:val="36"/>
          <w:szCs w:val="36"/>
        </w:rPr>
      </w:pPr>
      <w:r>
        <w:rPr>
          <w:rFonts w:hint="default" w:ascii="Times New Roman" w:hAnsi="Times New Roman" w:eastAsia="黑体" w:cs="Times New Roman"/>
          <w:bCs/>
          <w:color w:val="auto"/>
          <w:sz w:val="36"/>
          <w:szCs w:val="36"/>
        </w:rPr>
        <w:t>（</w:t>
      </w:r>
      <w:r>
        <w:rPr>
          <w:rFonts w:hint="default" w:ascii="Times New Roman" w:hAnsi="Times New Roman" w:eastAsia="黑体" w:cs="Times New Roman"/>
          <w:bCs/>
          <w:color w:val="auto"/>
          <w:sz w:val="36"/>
          <w:szCs w:val="36"/>
          <w:lang w:val="en-US" w:eastAsia="zh-CN"/>
        </w:rPr>
        <w:t>参考</w:t>
      </w:r>
      <w:r>
        <w:rPr>
          <w:rFonts w:hint="default" w:ascii="Times New Roman" w:hAnsi="Times New Roman" w:eastAsia="黑体" w:cs="Times New Roman"/>
          <w:bCs/>
          <w:color w:val="auto"/>
          <w:sz w:val="36"/>
          <w:szCs w:val="36"/>
        </w:rPr>
        <w:t>模板）</w:t>
      </w:r>
    </w:p>
    <w:p>
      <w:pPr>
        <w:spacing w:line="360" w:lineRule="auto"/>
        <w:rPr>
          <w:rFonts w:hint="default" w:ascii="Times New Roman" w:hAnsi="Times New Roman" w:eastAsia="仿宋_GB2312" w:cs="Times New Roman"/>
          <w:color w:val="auto"/>
        </w:rPr>
      </w:pPr>
    </w:p>
    <w:p>
      <w:pPr>
        <w:ind w:firstLine="632" w:firstLineChars="200"/>
        <w:rPr>
          <w:rFonts w:hint="default" w:ascii="Times New Roman" w:hAnsi="Times New Roman" w:eastAsia="黑体" w:cs="Times New Roman"/>
          <w:color w:val="auto"/>
          <w:sz w:val="32"/>
        </w:rPr>
      </w:pPr>
      <w:r>
        <w:rPr>
          <w:rFonts w:hint="default" w:ascii="Times New Roman" w:hAnsi="Times New Roman" w:eastAsia="黑体" w:cs="Times New Roman"/>
          <w:color w:val="auto"/>
          <w:sz w:val="32"/>
        </w:rPr>
        <w:t>一、立项背景和依据（研究目的等）；</w:t>
      </w:r>
    </w:p>
    <w:p>
      <w:pPr>
        <w:ind w:firstLine="632" w:firstLineChars="200"/>
        <w:rPr>
          <w:rFonts w:hint="default" w:ascii="Times New Roman" w:hAnsi="Times New Roman" w:eastAsia="黑体" w:cs="Times New Roman"/>
          <w:color w:val="auto"/>
          <w:sz w:val="32"/>
        </w:rPr>
      </w:pPr>
      <w:r>
        <w:rPr>
          <w:rFonts w:hint="default" w:ascii="Times New Roman" w:hAnsi="Times New Roman" w:eastAsia="黑体" w:cs="Times New Roman"/>
          <w:color w:val="auto"/>
          <w:sz w:val="32"/>
        </w:rPr>
        <w:t>二、国内外现状分析与评价；</w:t>
      </w:r>
    </w:p>
    <w:p>
      <w:pPr>
        <w:ind w:firstLine="632" w:firstLineChars="200"/>
        <w:rPr>
          <w:rFonts w:hint="default" w:ascii="Times New Roman" w:hAnsi="Times New Roman" w:eastAsia="黑体" w:cs="Times New Roman"/>
          <w:color w:val="auto"/>
          <w:sz w:val="32"/>
        </w:rPr>
      </w:pPr>
      <w:r>
        <w:rPr>
          <w:rFonts w:hint="default" w:ascii="Times New Roman" w:hAnsi="Times New Roman" w:eastAsia="黑体" w:cs="Times New Roman"/>
          <w:color w:val="auto"/>
          <w:sz w:val="32"/>
        </w:rPr>
        <w:t>三、研究方向（拟解决的关键问题本项目的创新之处）；</w:t>
      </w:r>
    </w:p>
    <w:p>
      <w:pPr>
        <w:ind w:firstLine="632" w:firstLineChars="200"/>
        <w:rPr>
          <w:rFonts w:hint="default" w:ascii="Times New Roman" w:hAnsi="Times New Roman" w:eastAsia="黑体" w:cs="Times New Roman"/>
          <w:color w:val="auto"/>
          <w:sz w:val="32"/>
        </w:rPr>
      </w:pPr>
      <w:r>
        <w:rPr>
          <w:rFonts w:hint="default" w:ascii="Times New Roman" w:hAnsi="Times New Roman" w:eastAsia="黑体" w:cs="Times New Roman"/>
          <w:color w:val="auto"/>
          <w:sz w:val="32"/>
        </w:rPr>
        <w:t>四、研究方法与设计；</w:t>
      </w:r>
    </w:p>
    <w:p>
      <w:pPr>
        <w:ind w:firstLine="632" w:firstLineChars="200"/>
        <w:rPr>
          <w:rFonts w:hint="default" w:ascii="Times New Roman" w:hAnsi="Times New Roman" w:eastAsia="黑体" w:cs="Times New Roman"/>
          <w:color w:val="auto"/>
          <w:sz w:val="32"/>
        </w:rPr>
      </w:pPr>
      <w:r>
        <w:rPr>
          <w:rFonts w:hint="default" w:ascii="Times New Roman" w:hAnsi="Times New Roman" w:eastAsia="黑体" w:cs="Times New Roman"/>
          <w:color w:val="auto"/>
          <w:sz w:val="32"/>
        </w:rPr>
        <w:t>五、研究计划及预期进展；</w:t>
      </w:r>
    </w:p>
    <w:p>
      <w:pPr>
        <w:ind w:firstLine="632" w:firstLineChars="200"/>
        <w:rPr>
          <w:rFonts w:hint="default" w:ascii="Times New Roman" w:hAnsi="Times New Roman" w:eastAsia="黑体" w:cs="Times New Roman"/>
          <w:color w:val="auto"/>
          <w:sz w:val="32"/>
        </w:rPr>
      </w:pPr>
      <w:r>
        <w:rPr>
          <w:rFonts w:hint="default" w:ascii="Times New Roman" w:hAnsi="Times New Roman" w:eastAsia="黑体" w:cs="Times New Roman"/>
          <w:color w:val="auto"/>
          <w:sz w:val="32"/>
        </w:rPr>
        <w:t>六、预期的研究成果及形式；</w:t>
      </w:r>
    </w:p>
    <w:p>
      <w:pPr>
        <w:ind w:firstLine="632" w:firstLineChars="200"/>
        <w:rPr>
          <w:rFonts w:hint="default" w:ascii="Times New Roman" w:hAnsi="Times New Roman" w:eastAsia="黑体" w:cs="Times New Roman"/>
          <w:color w:val="auto"/>
          <w:sz w:val="32"/>
        </w:rPr>
      </w:pPr>
      <w:r>
        <w:rPr>
          <w:rFonts w:hint="default" w:ascii="Times New Roman" w:hAnsi="Times New Roman" w:eastAsia="黑体" w:cs="Times New Roman"/>
          <w:color w:val="auto"/>
          <w:sz w:val="32"/>
        </w:rPr>
        <w:t>七、研究基础（与本项目有关的研究工作积累和已取得的成就，近期发表的主要论著，获得学术奖励情况以及正在承担的有关研究项目等）；</w:t>
      </w:r>
    </w:p>
    <w:p>
      <w:pPr>
        <w:ind w:firstLine="632" w:firstLineChars="200"/>
        <w:rPr>
          <w:rFonts w:hint="default" w:ascii="Times New Roman" w:hAnsi="Times New Roman" w:eastAsia="黑体" w:cs="Times New Roman"/>
          <w:color w:val="auto"/>
          <w:sz w:val="32"/>
        </w:rPr>
      </w:pPr>
      <w:r>
        <w:rPr>
          <w:rFonts w:hint="default" w:ascii="Times New Roman" w:hAnsi="Times New Roman" w:eastAsia="黑体" w:cs="Times New Roman"/>
          <w:color w:val="auto"/>
          <w:sz w:val="32"/>
        </w:rPr>
        <w:t>八、经费概算及来源。</w:t>
      </w:r>
    </w:p>
    <w:p>
      <w:pPr>
        <w:ind w:firstLine="632" w:firstLineChars="200"/>
        <w:rPr>
          <w:rFonts w:hint="default" w:ascii="Times New Roman" w:hAnsi="Times New Roman" w:eastAsia="黑体" w:cs="Times New Roman"/>
          <w:color w:val="auto"/>
          <w:sz w:val="32"/>
        </w:rPr>
      </w:pPr>
    </w:p>
    <w:p>
      <w:pPr>
        <w:ind w:firstLine="632" w:firstLineChars="200"/>
        <w:rPr>
          <w:rFonts w:hint="default" w:ascii="Times New Roman" w:hAnsi="Times New Roman" w:eastAsia="黑体" w:cs="Times New Roman"/>
          <w:color w:val="auto"/>
          <w:sz w:val="32"/>
        </w:rPr>
      </w:pPr>
    </w:p>
    <w:p>
      <w:pPr>
        <w:ind w:firstLine="632" w:firstLineChars="200"/>
        <w:rPr>
          <w:rFonts w:hint="default" w:ascii="Times New Roman" w:hAnsi="Times New Roman" w:eastAsia="黑体" w:cs="Times New Roman"/>
          <w:color w:val="auto"/>
          <w:sz w:val="32"/>
        </w:rPr>
      </w:pPr>
    </w:p>
    <w:p>
      <w:pPr>
        <w:ind w:firstLine="632" w:firstLineChars="200"/>
        <w:rPr>
          <w:rFonts w:hint="default" w:ascii="Times New Roman" w:hAnsi="Times New Roman" w:eastAsia="黑体" w:cs="Times New Roman"/>
          <w:color w:val="auto"/>
          <w:sz w:val="32"/>
        </w:rPr>
      </w:pPr>
    </w:p>
    <w:p>
      <w:pPr>
        <w:ind w:firstLine="632" w:firstLineChars="200"/>
        <w:rPr>
          <w:rFonts w:hint="default" w:ascii="Times New Roman" w:hAnsi="Times New Roman" w:eastAsia="黑体" w:cs="Times New Roman"/>
          <w:color w:val="auto"/>
          <w:sz w:val="32"/>
        </w:rPr>
      </w:pPr>
    </w:p>
    <w:p>
      <w:pPr>
        <w:ind w:firstLine="632" w:firstLineChars="200"/>
        <w:rPr>
          <w:rFonts w:hint="default" w:ascii="Times New Roman" w:hAnsi="Times New Roman" w:eastAsia="黑体" w:cs="Times New Roman"/>
          <w:color w:val="auto"/>
          <w:sz w:val="32"/>
        </w:rPr>
      </w:pPr>
    </w:p>
    <w:p>
      <w:pPr>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附件5</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方正小标宋简体" w:cs="Times New Roman"/>
          <w:bCs/>
          <w:color w:val="auto"/>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imes New Roman" w:hAnsi="Times New Roman" w:eastAsia="方正小标宋简体" w:cs="Times New Roman"/>
          <w:color w:val="auto"/>
          <w:sz w:val="44"/>
          <w:szCs w:val="44"/>
          <w:highlight w:val="none"/>
        </w:rPr>
      </w:pPr>
      <w:r>
        <w:rPr>
          <w:rFonts w:hint="default" w:ascii="Times New Roman" w:hAnsi="Times New Roman" w:eastAsia="方正小标宋简体" w:cs="Times New Roman"/>
          <w:color w:val="auto"/>
          <w:sz w:val="44"/>
          <w:szCs w:val="44"/>
          <w:highlight w:val="none"/>
        </w:rPr>
        <w:t>信用信息查询相关操作流程</w:t>
      </w:r>
    </w:p>
    <w:p>
      <w:pPr>
        <w:pStyle w:val="2"/>
        <w:rPr>
          <w:rFonts w:hint="default" w:ascii="Times New Roman" w:hAnsi="Times New Roman" w:eastAsia="方正小标宋简体" w:cs="Times New Roman"/>
          <w:color w:val="auto"/>
          <w:sz w:val="44"/>
          <w:szCs w:val="44"/>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default" w:ascii="Times New Roman" w:hAnsi="Times New Roman" w:cs="Times New Roman"/>
          <w:color w:val="auto"/>
          <w:u w:val="none"/>
        </w:rPr>
      </w:pPr>
      <w:r>
        <w:rPr>
          <w:rFonts w:hint="default" w:ascii="Times New Roman" w:hAnsi="Times New Roman" w:cs="Times New Roman"/>
          <w:color w:val="auto"/>
          <w:u w:val="none"/>
          <w:lang w:val="en-US" w:eastAsia="zh-CN"/>
        </w:rPr>
        <w:t>查询时</w:t>
      </w:r>
      <w:r>
        <w:rPr>
          <w:rFonts w:hint="default" w:ascii="Times New Roman" w:hAnsi="Times New Roman" w:cs="Times New Roman"/>
          <w:color w:val="auto"/>
          <w:u w:val="none"/>
        </w:rPr>
        <w:t>，</w:t>
      </w:r>
      <w:r>
        <w:rPr>
          <w:rFonts w:hint="default" w:ascii="Times New Roman" w:hAnsi="Times New Roman" w:eastAsia="仿宋_GB2312" w:cs="Times New Roman"/>
          <w:color w:val="auto"/>
          <w:sz w:val="32"/>
          <w:szCs w:val="32"/>
          <w:u w:val="none"/>
        </w:rPr>
        <w:t>在搜索引擎搜索“信用中国”登录官方网站或直接输入网址https://www.creditchina.gov.cn/登录</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cs="Times New Roman"/>
          <w:color w:val="auto"/>
          <w:u w:val="none"/>
        </w:rPr>
        <w:t>通过“信用中国”网站查询申报主体信用信息情况。</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default" w:ascii="Times New Roman" w:hAnsi="Times New Roman" w:eastAsia="黑体" w:cs="Times New Roman"/>
          <w:color w:val="auto"/>
          <w:u w:val="none"/>
        </w:rPr>
      </w:pPr>
      <w:r>
        <w:rPr>
          <w:rFonts w:hint="default" w:ascii="Times New Roman" w:hAnsi="Times New Roman" w:eastAsia="黑体" w:cs="Times New Roman"/>
          <w:color w:val="auto"/>
          <w:u w:val="none"/>
        </w:rPr>
        <w:t>一、单位信用信息查询</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outlineLvl w:val="9"/>
        <w:rPr>
          <w:rFonts w:hint="default" w:ascii="Times New Roman" w:hAnsi="Times New Roman" w:eastAsia="仿宋_GB2312" w:cs="Times New Roman"/>
          <w:color w:val="auto"/>
          <w:sz w:val="32"/>
          <w:szCs w:val="32"/>
          <w:u w:val="none"/>
          <w:lang w:eastAsia="zh-CN"/>
        </w:rPr>
      </w:pPr>
      <w:r>
        <w:rPr>
          <w:rFonts w:hint="default" w:ascii="Times New Roman" w:hAnsi="Times New Roman" w:eastAsia="仿宋_GB2312" w:cs="Times New Roman"/>
          <w:color w:val="auto"/>
          <w:sz w:val="32"/>
          <w:szCs w:val="32"/>
          <w:u w:val="none"/>
          <w:lang w:val="en-US" w:eastAsia="zh-CN"/>
        </w:rPr>
        <w:t>1</w:t>
      </w:r>
      <w:r>
        <w:rPr>
          <w:rFonts w:hint="default" w:ascii="Times New Roman" w:hAnsi="Times New Roman" w:eastAsia="仿宋_GB2312" w:cs="Times New Roman"/>
          <w:color w:val="auto"/>
          <w:sz w:val="32"/>
          <w:szCs w:val="32"/>
          <w:u w:val="none"/>
        </w:rPr>
        <w:t>．在</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信用中国</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首页右上角的信用信息搜索栏中输入主体名称或统一社会信用代码，点击查询</w:t>
      </w:r>
      <w:r>
        <w:rPr>
          <w:rFonts w:hint="default" w:ascii="Times New Roman" w:hAnsi="Times New Roman" w:eastAsia="仿宋_GB2312" w:cs="Times New Roman"/>
          <w:color w:val="auto"/>
          <w:sz w:val="32"/>
          <w:szCs w:val="32"/>
          <w:u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outlineLvl w:val="9"/>
        <w:rPr>
          <w:rFonts w:hint="default" w:ascii="Times New Roman" w:hAnsi="Times New Roman" w:eastAsia="仿宋_GB2312" w:cs="Times New Roman"/>
          <w:color w:val="auto"/>
          <w:sz w:val="32"/>
          <w:szCs w:val="32"/>
          <w:u w:val="none"/>
          <w:lang w:eastAsia="zh-CN"/>
        </w:rPr>
      </w:pPr>
      <w:r>
        <w:rPr>
          <w:rFonts w:hint="default" w:ascii="Times New Roman" w:hAnsi="Times New Roman" w:eastAsia="仿宋_GB2312" w:cs="Times New Roman"/>
          <w:color w:val="auto"/>
          <w:sz w:val="32"/>
          <w:szCs w:val="32"/>
          <w:u w:val="none"/>
          <w:lang w:val="en-US" w:eastAsia="zh-CN"/>
        </w:rPr>
        <w:t>2</w:t>
      </w:r>
      <w:r>
        <w:rPr>
          <w:rFonts w:hint="default" w:ascii="Times New Roman" w:hAnsi="Times New Roman" w:eastAsia="仿宋_GB2312" w:cs="Times New Roman"/>
          <w:color w:val="auto"/>
          <w:sz w:val="32"/>
          <w:szCs w:val="32"/>
          <w:u w:val="none"/>
        </w:rPr>
        <w:t>．在搜索列表中点击主题名称，进入企业信用信息页</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lang w:val="en-US" w:eastAsia="zh-CN"/>
        </w:rPr>
        <w:t>在“行政管理”模块中是否存在“</w:t>
      </w:r>
      <w:r>
        <w:rPr>
          <w:rFonts w:hint="default" w:ascii="Times New Roman" w:hAnsi="Times New Roman" w:eastAsia="仿宋_GB2312" w:cs="Times New Roman"/>
          <w:color w:val="auto"/>
          <w:sz w:val="32"/>
          <w:szCs w:val="32"/>
          <w:u w:val="none"/>
        </w:rPr>
        <w:t>行政处罚</w:t>
      </w:r>
      <w:r>
        <w:rPr>
          <w:rFonts w:hint="default" w:ascii="Times New Roman" w:hAnsi="Times New Roman" w:eastAsia="仿宋_GB2312" w:cs="Times New Roman"/>
          <w:color w:val="auto"/>
          <w:sz w:val="32"/>
          <w:szCs w:val="32"/>
          <w:u w:val="none"/>
          <w:lang w:val="en-US" w:eastAsia="zh-CN"/>
        </w:rPr>
        <w:t>”</w:t>
      </w:r>
      <w:r>
        <w:rPr>
          <w:rFonts w:hint="default" w:ascii="Times New Roman" w:hAnsi="Times New Roman" w:eastAsia="仿宋_GB2312" w:cs="Times New Roman"/>
          <w:color w:val="auto"/>
          <w:sz w:val="32"/>
          <w:szCs w:val="32"/>
          <w:u w:val="none"/>
        </w:rPr>
        <w:t>记录</w:t>
      </w:r>
      <w:r>
        <w:rPr>
          <w:rFonts w:hint="default" w:ascii="Times New Roman" w:hAnsi="Times New Roman" w:eastAsia="仿宋_GB2312" w:cs="Times New Roman"/>
          <w:color w:val="auto"/>
          <w:sz w:val="32"/>
          <w:szCs w:val="32"/>
          <w:u w:val="none"/>
          <w:lang w:val="en-US" w:eastAsia="zh-CN"/>
        </w:rPr>
        <w:t>；在“严重失信”模块中是否存在“失信被执行人</w:t>
      </w:r>
      <w:r>
        <w:rPr>
          <w:rFonts w:hint="default" w:ascii="Times New Roman" w:hAnsi="Times New Roman" w:cs="Times New Roman"/>
          <w:color w:val="auto"/>
          <w:sz w:val="32"/>
          <w:szCs w:val="32"/>
          <w:u w:val="none"/>
          <w:lang w:val="en-US" w:eastAsia="zh-CN"/>
        </w:rPr>
        <w:t>”</w:t>
      </w:r>
      <w:r>
        <w:rPr>
          <w:rFonts w:hint="default" w:ascii="Times New Roman" w:hAnsi="Times New Roman" w:eastAsia="仿宋_GB2312" w:cs="Times New Roman"/>
          <w:color w:val="auto"/>
          <w:sz w:val="32"/>
          <w:szCs w:val="32"/>
          <w:u w:val="none"/>
        </w:rPr>
        <w:t>记录</w:t>
      </w:r>
      <w:r>
        <w:rPr>
          <w:rFonts w:hint="default" w:ascii="Times New Roman" w:hAnsi="Times New Roman" w:eastAsia="仿宋_GB2312" w:cs="Times New Roman"/>
          <w:color w:val="auto"/>
          <w:sz w:val="32"/>
          <w:szCs w:val="32"/>
          <w:u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outlineLvl w:val="9"/>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lang w:val="en-US" w:eastAsia="zh-CN"/>
        </w:rPr>
        <w:t>3</w:t>
      </w:r>
      <w:r>
        <w:rPr>
          <w:rFonts w:hint="default" w:ascii="Times New Roman" w:hAnsi="Times New Roman" w:eastAsia="仿宋_GB2312" w:cs="Times New Roman"/>
          <w:color w:val="auto"/>
          <w:sz w:val="32"/>
          <w:szCs w:val="32"/>
          <w:u w:val="none"/>
        </w:rPr>
        <w:t>．单位主体名称的右侧有</w:t>
      </w:r>
      <w:r>
        <w:rPr>
          <w:rFonts w:hint="default" w:ascii="Times New Roman" w:hAnsi="Times New Roman" w:eastAsia="仿宋_GB2312" w:cs="Times New Roman"/>
          <w:b/>
          <w:bCs/>
          <w:color w:val="auto"/>
          <w:sz w:val="32"/>
          <w:szCs w:val="32"/>
          <w:u w:val="none"/>
        </w:rPr>
        <w:t>下载信用信息报告</w:t>
      </w:r>
      <w:r>
        <w:rPr>
          <w:rFonts w:hint="default" w:ascii="Times New Roman" w:hAnsi="Times New Roman" w:eastAsia="仿宋_GB2312" w:cs="Times New Roman"/>
          <w:color w:val="auto"/>
          <w:sz w:val="32"/>
          <w:szCs w:val="32"/>
          <w:u w:val="none"/>
        </w:rPr>
        <w:t>的按钮，点击即可在线下载。</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default" w:ascii="Times New Roman" w:hAnsi="Times New Roman" w:eastAsia="黑体" w:cs="Times New Roman"/>
          <w:color w:val="auto"/>
          <w:u w:val="none"/>
        </w:rPr>
      </w:pPr>
      <w:r>
        <w:rPr>
          <w:rFonts w:hint="default" w:ascii="Times New Roman" w:hAnsi="Times New Roman" w:eastAsia="黑体" w:cs="Times New Roman"/>
          <w:color w:val="auto"/>
          <w:u w:val="none"/>
        </w:rPr>
        <w:t>二、</w:t>
      </w:r>
      <w:r>
        <w:rPr>
          <w:rFonts w:hint="default" w:ascii="Times New Roman" w:hAnsi="Times New Roman" w:eastAsia="黑体" w:cs="Times New Roman"/>
          <w:color w:val="auto"/>
          <w:u w:val="none"/>
          <w:lang w:val="en-US" w:eastAsia="zh-CN"/>
        </w:rPr>
        <w:t>自然人</w:t>
      </w:r>
      <w:r>
        <w:rPr>
          <w:rFonts w:hint="default" w:ascii="Times New Roman" w:hAnsi="Times New Roman" w:eastAsia="黑体" w:cs="Times New Roman"/>
          <w:color w:val="auto"/>
          <w:u w:val="none"/>
        </w:rPr>
        <w:t>信用信息查询</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outlineLvl w:val="9"/>
        <w:rPr>
          <w:rFonts w:hint="default" w:ascii="Times New Roman" w:hAnsi="Times New Roman" w:eastAsia="仿宋_GB2312" w:cs="Times New Roman"/>
          <w:color w:val="auto"/>
          <w:sz w:val="32"/>
          <w:szCs w:val="32"/>
          <w:u w:val="none"/>
          <w:lang w:eastAsia="zh-CN"/>
        </w:rPr>
      </w:pPr>
      <w:r>
        <w:rPr>
          <w:rFonts w:hint="default" w:ascii="Times New Roman" w:hAnsi="Times New Roman" w:eastAsia="仿宋_GB2312" w:cs="Times New Roman"/>
          <w:color w:val="auto"/>
          <w:sz w:val="32"/>
          <w:szCs w:val="32"/>
          <w:u w:val="none"/>
          <w:lang w:val="en-US" w:eastAsia="zh-CN"/>
        </w:rPr>
        <w:t>1</w:t>
      </w:r>
      <w:r>
        <w:rPr>
          <w:rFonts w:hint="default" w:ascii="Times New Roman" w:hAnsi="Times New Roman" w:eastAsia="仿宋_GB2312" w:cs="Times New Roman"/>
          <w:color w:val="auto"/>
          <w:sz w:val="32"/>
          <w:szCs w:val="32"/>
          <w:u w:val="none"/>
        </w:rPr>
        <w:t>．在“信用中国”首页点击</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lang w:val="en-US" w:eastAsia="zh-CN"/>
        </w:rPr>
        <w:t>信用服务</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lang w:val="en-US" w:eastAsia="zh-CN"/>
        </w:rPr>
        <w:t>，</w:t>
      </w:r>
      <w:r>
        <w:rPr>
          <w:rFonts w:hint="default" w:ascii="Times New Roman" w:hAnsi="Times New Roman" w:eastAsia="仿宋_GB2312" w:cs="Times New Roman"/>
          <w:color w:val="auto"/>
          <w:sz w:val="32"/>
          <w:szCs w:val="32"/>
          <w:u w:val="none"/>
        </w:rPr>
        <w:t>进入</w:t>
      </w:r>
      <w:r>
        <w:rPr>
          <w:rFonts w:hint="default" w:ascii="Times New Roman" w:hAnsi="Times New Roman" w:eastAsia="仿宋_GB2312" w:cs="Times New Roman"/>
          <w:color w:val="auto"/>
          <w:sz w:val="32"/>
          <w:szCs w:val="32"/>
          <w:u w:val="none"/>
          <w:lang w:eastAsia="zh-CN"/>
        </w:rPr>
        <w:t>。</w:t>
      </w:r>
    </w:p>
    <w:p>
      <w:pPr>
        <w:pStyle w:val="2"/>
        <w:ind w:firstLine="632" w:firstLineChars="200"/>
        <w:rPr>
          <w:rFonts w:hint="default" w:ascii="Times New Roman" w:hAnsi="Times New Roman" w:eastAsia="方正小标宋简体" w:cs="Times New Roman"/>
          <w:color w:val="auto"/>
          <w:sz w:val="44"/>
          <w:szCs w:val="44"/>
          <w:highlight w:val="none"/>
        </w:rPr>
      </w:pPr>
      <w:r>
        <w:rPr>
          <w:rFonts w:hint="default" w:ascii="Times New Roman" w:hAnsi="Times New Roman" w:eastAsia="仿宋_GB2312" w:cs="Times New Roman"/>
          <w:color w:val="auto"/>
          <w:sz w:val="32"/>
          <w:szCs w:val="32"/>
          <w:u w:val="none"/>
          <w:lang w:val="en-US" w:eastAsia="zh-CN"/>
        </w:rPr>
        <w:t>2</w:t>
      </w:r>
      <w:r>
        <w:rPr>
          <w:rFonts w:hint="default" w:ascii="Times New Roman" w:hAnsi="Times New Roman" w:eastAsia="仿宋_GB2312" w:cs="Times New Roman"/>
          <w:color w:val="auto"/>
          <w:sz w:val="32"/>
          <w:szCs w:val="32"/>
          <w:u w:val="none"/>
        </w:rPr>
        <w:t>．在</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lang w:val="en-US" w:eastAsia="zh-CN"/>
        </w:rPr>
        <w:t>重点领域严重失信主体名单查询</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模块</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点击</w:t>
      </w:r>
      <w:r>
        <w:rPr>
          <w:rFonts w:hint="default" w:ascii="Times New Roman" w:hAnsi="Times New Roman" w:eastAsia="仿宋_GB2312" w:cs="Times New Roman"/>
          <w:b/>
          <w:bCs/>
          <w:color w:val="auto"/>
          <w:sz w:val="32"/>
          <w:szCs w:val="32"/>
          <w:u w:val="none"/>
          <w:lang w:eastAsia="zh-CN"/>
        </w:rPr>
        <w:t>“</w:t>
      </w:r>
      <w:r>
        <w:rPr>
          <w:rFonts w:hint="default" w:ascii="Times New Roman" w:hAnsi="Times New Roman" w:eastAsia="仿宋_GB2312" w:cs="Times New Roman"/>
          <w:b/>
          <w:bCs/>
          <w:color w:val="auto"/>
          <w:sz w:val="32"/>
          <w:szCs w:val="32"/>
          <w:u w:val="none"/>
        </w:rPr>
        <w:t>失信被执行人</w:t>
      </w:r>
      <w:r>
        <w:rPr>
          <w:rFonts w:hint="default" w:ascii="Times New Roman" w:hAnsi="Times New Roman" w:eastAsia="仿宋_GB2312" w:cs="Times New Roman"/>
          <w:b/>
          <w:bCs/>
          <w:color w:val="auto"/>
          <w:sz w:val="32"/>
          <w:szCs w:val="32"/>
          <w:u w:val="none"/>
          <w:lang w:eastAsia="zh-CN"/>
        </w:rPr>
        <w:t>”</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进入界面，输入</w:t>
      </w:r>
      <w:r>
        <w:rPr>
          <w:rFonts w:hint="default" w:ascii="Times New Roman" w:hAnsi="Times New Roman" w:eastAsia="仿宋_GB2312" w:cs="Times New Roman"/>
          <w:color w:val="auto"/>
          <w:sz w:val="32"/>
          <w:szCs w:val="32"/>
          <w:u w:val="none"/>
          <w:lang w:val="en-US" w:eastAsia="zh-CN"/>
        </w:rPr>
        <w:t>姓名和</w:t>
      </w:r>
      <w:r>
        <w:rPr>
          <w:rFonts w:hint="default" w:ascii="Times New Roman" w:hAnsi="Times New Roman" w:eastAsia="仿宋_GB2312" w:cs="Times New Roman"/>
          <w:color w:val="auto"/>
          <w:sz w:val="32"/>
          <w:szCs w:val="32"/>
          <w:u w:val="none"/>
        </w:rPr>
        <w:t>身份证号码</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即可点击查询</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若查询结果为，</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在全国范围内没有找到</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身份证号码</w:t>
      </w:r>
      <w:r>
        <w:rPr>
          <w:rFonts w:hint="default" w:ascii="Times New Roman" w:hAnsi="Times New Roman" w:eastAsia="仿宋_GB2312" w:cs="Times New Roman"/>
          <w:color w:val="auto"/>
          <w:sz w:val="32"/>
          <w:szCs w:val="32"/>
          <w:u w:val="none"/>
          <w:lang w:val="en-US" w:eastAsia="zh-CN"/>
        </w:rPr>
        <w:t>+姓名</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相关的结果.</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，则视为无此项失信行为</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若在名单中查询到相关信息，则说明存在失信行为。</w:t>
      </w:r>
      <w:r>
        <w:rPr>
          <w:rFonts w:hint="default" w:ascii="Times New Roman" w:hAnsi="Times New Roman" w:eastAsia="仿宋_GB2312" w:cs="Times New Roman"/>
          <w:color w:val="auto"/>
          <w:sz w:val="32"/>
          <w:szCs w:val="32"/>
          <w:u w:val="none"/>
          <w:lang w:val="en-US" w:eastAsia="zh-CN"/>
        </w:rPr>
        <w:t>以上信息请截图。</w:t>
      </w:r>
    </w:p>
    <w:p>
      <w:pPr>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附件6</w:t>
      </w:r>
    </w:p>
    <w:p>
      <w:pPr>
        <w:pStyle w:val="4"/>
        <w:spacing w:line="720" w:lineRule="exact"/>
        <w:jc w:val="center"/>
        <w:rPr>
          <w:rFonts w:hint="default" w:ascii="Times New Roman" w:hAnsi="Times New Roman" w:eastAsia="方正小标宋简体" w:cs="Times New Roman"/>
          <w:color w:val="auto"/>
        </w:rPr>
      </w:pPr>
      <w:r>
        <w:rPr>
          <w:rFonts w:hint="default" w:ascii="Times New Roman" w:hAnsi="Times New Roman" w:eastAsia="方正小标宋简体" w:cs="Times New Roman"/>
          <w:color w:val="auto"/>
        </w:rPr>
        <w:t>关于推荐申报202</w:t>
      </w:r>
      <w:r>
        <w:rPr>
          <w:rFonts w:hint="eastAsia" w:ascii="Times New Roman" w:hAnsi="Times New Roman" w:eastAsia="方正小标宋简体" w:cs="Times New Roman"/>
          <w:color w:val="auto"/>
          <w:lang w:val="en-US" w:eastAsia="zh-CN"/>
        </w:rPr>
        <w:t>4</w:t>
      </w:r>
      <w:r>
        <w:rPr>
          <w:rFonts w:hint="default" w:ascii="Times New Roman" w:hAnsi="Times New Roman" w:eastAsia="方正小标宋简体" w:cs="Times New Roman"/>
          <w:color w:val="auto"/>
        </w:rPr>
        <w:t>年</w:t>
      </w:r>
    </w:p>
    <w:p>
      <w:pPr>
        <w:pStyle w:val="4"/>
        <w:spacing w:line="720" w:lineRule="exact"/>
        <w:jc w:val="center"/>
        <w:rPr>
          <w:rFonts w:hint="default" w:ascii="Times New Roman" w:hAnsi="Times New Roman" w:eastAsia="方正小标宋简体" w:cs="Times New Roman"/>
          <w:color w:val="auto"/>
        </w:rPr>
      </w:pPr>
      <w:r>
        <w:rPr>
          <w:rFonts w:hint="default" w:ascii="Times New Roman" w:hAnsi="Times New Roman" w:eastAsia="方正小标宋简体" w:cs="Times New Roman"/>
          <w:color w:val="auto"/>
        </w:rPr>
        <w:t>营口市软科学研究计划项目的报告</w:t>
      </w:r>
    </w:p>
    <w:p>
      <w:pPr>
        <w:spacing w:line="720" w:lineRule="exact"/>
        <w:jc w:val="center"/>
        <w:rPr>
          <w:rFonts w:hint="default" w:ascii="Times New Roman" w:hAnsi="Times New Roman" w:eastAsia="方正小标宋简体" w:cs="Times New Roman"/>
          <w:color w:val="auto"/>
          <w:sz w:val="44"/>
          <w:szCs w:val="44"/>
          <w:shd w:val="clear" w:color="auto" w:fill="FFFFFF"/>
        </w:rPr>
      </w:pPr>
    </w:p>
    <w:p>
      <w:pPr>
        <w:rPr>
          <w:rFonts w:hint="default" w:ascii="Times New Roman" w:hAnsi="Times New Roman" w:eastAsia="仿宋_GB2312" w:cs="Times New Roman"/>
          <w:color w:val="auto"/>
        </w:rPr>
      </w:pPr>
      <w:r>
        <w:rPr>
          <w:rFonts w:hint="default" w:ascii="Times New Roman" w:hAnsi="Times New Roman" w:eastAsia="仿宋_GB2312" w:cs="Times New Roman"/>
          <w:color w:val="auto"/>
        </w:rPr>
        <w:t>市科学技术局：</w:t>
      </w:r>
    </w:p>
    <w:p>
      <w:pPr>
        <w:ind w:firstLine="632" w:firstLineChars="200"/>
        <w:rPr>
          <w:rFonts w:hint="default" w:ascii="Times New Roman" w:hAnsi="Times New Roman" w:eastAsia="仿宋_GB2312" w:cs="Times New Roman"/>
          <w:color w:val="auto"/>
        </w:rPr>
      </w:pPr>
      <w:r>
        <w:rPr>
          <w:rFonts w:hint="default" w:ascii="Times New Roman" w:hAnsi="Times New Roman" w:eastAsia="仿宋_GB2312" w:cs="Times New Roman"/>
          <w:color w:val="auto"/>
        </w:rPr>
        <w:t>按照《关于组织申报202</w:t>
      </w:r>
      <w:r>
        <w:rPr>
          <w:rFonts w:hint="eastAsia" w:ascii="Times New Roman" w:hAnsi="Times New Roman" w:eastAsia="仿宋_GB2312" w:cs="Times New Roman"/>
          <w:color w:val="auto"/>
          <w:lang w:val="en-US" w:eastAsia="zh-CN"/>
        </w:rPr>
        <w:t>4</w:t>
      </w:r>
      <w:r>
        <w:rPr>
          <w:rFonts w:hint="default" w:ascii="Times New Roman" w:hAnsi="Times New Roman" w:eastAsia="仿宋_GB2312" w:cs="Times New Roman"/>
          <w:color w:val="auto"/>
        </w:rPr>
        <w:t>年营口市软科学研究计划项目的通知》（营科发〔202</w:t>
      </w:r>
      <w:r>
        <w:rPr>
          <w:rFonts w:hint="eastAsia" w:ascii="Times New Roman" w:hAnsi="Times New Roman" w:eastAsia="仿宋_GB2312" w:cs="Times New Roman"/>
          <w:color w:val="auto"/>
          <w:lang w:val="en-US" w:eastAsia="zh-CN"/>
        </w:rPr>
        <w:t>4</w:t>
      </w:r>
      <w:r>
        <w:rPr>
          <w:rFonts w:hint="default" w:ascii="Times New Roman" w:hAnsi="Times New Roman" w:eastAsia="仿宋_GB2312" w:cs="Times New Roman"/>
          <w:color w:val="auto"/>
        </w:rPr>
        <w:t>〕</w:t>
      </w:r>
      <w:r>
        <w:rPr>
          <w:rFonts w:hint="eastAsia" w:ascii="Times New Roman" w:hAnsi="Times New Roman" w:eastAsia="仿宋_GB2312" w:cs="Times New Roman"/>
          <w:color w:val="auto"/>
          <w:lang w:val="en-US" w:eastAsia="zh-CN"/>
        </w:rPr>
        <w:t>24</w:t>
      </w:r>
      <w:r>
        <w:rPr>
          <w:rFonts w:hint="default" w:ascii="Times New Roman" w:hAnsi="Times New Roman" w:eastAsia="仿宋_GB2312" w:cs="Times New Roman"/>
          <w:color w:val="auto"/>
        </w:rPr>
        <w:t>号）要求，营口市科技创新服务中心对权限范围内拟申报202</w:t>
      </w:r>
      <w:r>
        <w:rPr>
          <w:rFonts w:hint="eastAsia" w:ascii="Times New Roman" w:hAnsi="Times New Roman" w:eastAsia="仿宋_GB2312" w:cs="Times New Roman"/>
          <w:color w:val="auto"/>
          <w:lang w:val="en-US" w:eastAsia="zh-CN"/>
        </w:rPr>
        <w:t>4</w:t>
      </w:r>
      <w:r>
        <w:rPr>
          <w:rFonts w:hint="default" w:ascii="Times New Roman" w:hAnsi="Times New Roman" w:eastAsia="仿宋_GB2312" w:cs="Times New Roman"/>
          <w:color w:val="auto"/>
        </w:rPr>
        <w:t>年营口市软科学研究计划项目进行了初审，现报送符合指南要求，具备承担条件的</w:t>
      </w:r>
      <w:r>
        <w:rPr>
          <w:rFonts w:hint="default" w:ascii="Times New Roman" w:hAnsi="Times New Roman" w:eastAsia="仿宋_GB2312" w:cs="Times New Roman"/>
          <w:color w:val="auto"/>
          <w:lang w:val="en-US" w:eastAsia="zh-CN"/>
        </w:rPr>
        <w:t>xx</w:t>
      </w:r>
      <w:r>
        <w:rPr>
          <w:rFonts w:hint="default" w:ascii="Times New Roman" w:hAnsi="Times New Roman" w:eastAsia="仿宋_GB2312" w:cs="Times New Roman"/>
          <w:color w:val="auto"/>
        </w:rPr>
        <w:t>个项目及相关申报资料，请予审查。</w:t>
      </w:r>
    </w:p>
    <w:p>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default" w:ascii="Times New Roman" w:hAnsi="Times New Roman" w:eastAsia="仿宋_GB2312" w:cs="Times New Roman"/>
          <w:color w:val="auto"/>
        </w:rPr>
      </w:pPr>
      <w:r>
        <w:rPr>
          <w:rFonts w:hint="default" w:ascii="Times New Roman" w:hAnsi="Times New Roman" w:eastAsia="仿宋_GB2312" w:cs="Times New Roman"/>
          <w:color w:val="auto"/>
        </w:rPr>
        <w:t>我单位承诺对所推荐项目申请者基本信息真实性、申报材料的完整性负责，将严格遵守科技财经纪律及科研诚信要求，认真按照《营口市软科学研究计划项目管理办法》（营科发〔2020〕31号）有关规定，履行项目实施过程中的管理责任，做好结题验收等工作，按要求报告相关项目执行情况及经费使用情况，及时报告、处置项目实施中的重大问题。</w:t>
      </w:r>
    </w:p>
    <w:p>
      <w:pPr>
        <w:jc w:val="left"/>
        <w:rPr>
          <w:rFonts w:hint="default" w:ascii="Times New Roman" w:hAnsi="Times New Roman" w:eastAsia="仿宋_GB2312" w:cs="Times New Roman"/>
          <w:color w:val="auto"/>
        </w:rPr>
      </w:pPr>
    </w:p>
    <w:p>
      <w:pPr>
        <w:ind w:left="1425" w:leftChars="201" w:hanging="790" w:hangingChars="25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rPr>
        <w:t>附件：202</w:t>
      </w:r>
      <w:r>
        <w:rPr>
          <w:rFonts w:hint="eastAsia" w:ascii="Times New Roman" w:hAnsi="Times New Roman" w:eastAsia="仿宋_GB2312" w:cs="Times New Roman"/>
          <w:color w:val="auto"/>
          <w:lang w:val="en-US" w:eastAsia="zh-CN"/>
        </w:rPr>
        <w:t>4</w:t>
      </w:r>
      <w:r>
        <w:rPr>
          <w:rFonts w:hint="default" w:ascii="Times New Roman" w:hAnsi="Times New Roman" w:eastAsia="仿宋_GB2312" w:cs="Times New Roman"/>
          <w:color w:val="auto"/>
        </w:rPr>
        <w:t>年营口市软科学研究计划项目初审单位项目推荐单</w:t>
      </w:r>
    </w:p>
    <w:p>
      <w:pPr>
        <w:ind w:right="1264"/>
        <w:jc w:val="center"/>
        <w:rPr>
          <w:rFonts w:hint="default" w:ascii="Times New Roman" w:hAnsi="Times New Roman" w:eastAsia="仿宋_GB2312" w:cs="Times New Roman"/>
          <w:color w:val="auto"/>
          <w:lang w:eastAsia="zh-CN"/>
        </w:rPr>
      </w:pPr>
      <w:r>
        <w:rPr>
          <w:rFonts w:hint="default" w:ascii="Times New Roman" w:hAnsi="Times New Roman" w:eastAsia="仿宋_GB2312" w:cs="Times New Roman"/>
          <w:color w:val="auto"/>
          <w:lang w:val="en-US" w:eastAsia="zh-CN"/>
        </w:rPr>
        <w:t xml:space="preserve">                                xxxxx</w:t>
      </w:r>
    </w:p>
    <w:p>
      <w:pPr>
        <w:ind w:right="1264"/>
        <w:jc w:val="right"/>
        <w:rPr>
          <w:rFonts w:hint="default" w:ascii="Times New Roman" w:hAnsi="Times New Roman" w:eastAsia="仿宋_GB2312" w:cs="Times New Roman"/>
          <w:color w:val="auto"/>
        </w:rPr>
      </w:pPr>
      <w:r>
        <w:rPr>
          <w:rFonts w:hint="default" w:ascii="Times New Roman" w:hAnsi="Times New Roman" w:eastAsia="仿宋_GB2312" w:cs="Times New Roman"/>
          <w:color w:val="auto"/>
        </w:rPr>
        <w:t>202</w:t>
      </w:r>
      <w:r>
        <w:rPr>
          <w:rFonts w:hint="eastAsia" w:ascii="Times New Roman" w:hAnsi="Times New Roman" w:eastAsia="仿宋_GB2312" w:cs="Times New Roman"/>
          <w:color w:val="auto"/>
          <w:lang w:val="en-US" w:eastAsia="zh-CN"/>
        </w:rPr>
        <w:t>4</w:t>
      </w:r>
      <w:r>
        <w:rPr>
          <w:rFonts w:hint="default" w:ascii="Times New Roman" w:hAnsi="Times New Roman" w:eastAsia="仿宋_GB2312" w:cs="Times New Roman"/>
          <w:color w:val="auto"/>
        </w:rPr>
        <w:t>年</w:t>
      </w:r>
      <w:r>
        <w:rPr>
          <w:rFonts w:hint="eastAsia" w:ascii="Times New Roman" w:hAnsi="Times New Roman" w:eastAsia="仿宋_GB2312" w:cs="Times New Roman"/>
          <w:color w:val="auto"/>
          <w:lang w:val="en-US" w:eastAsia="zh-CN"/>
        </w:rPr>
        <w:t>10</w:t>
      </w:r>
      <w:r>
        <w:rPr>
          <w:rFonts w:hint="default" w:ascii="Times New Roman" w:hAnsi="Times New Roman" w:eastAsia="仿宋_GB2312" w:cs="Times New Roman"/>
          <w:color w:val="auto"/>
        </w:rPr>
        <w:t>月</w:t>
      </w:r>
      <w:r>
        <w:rPr>
          <w:rFonts w:hint="default" w:ascii="Times New Roman" w:hAnsi="Times New Roman" w:eastAsia="仿宋_GB2312" w:cs="Times New Roman"/>
          <w:color w:val="auto"/>
          <w:lang w:val="en-US" w:eastAsia="zh-CN"/>
        </w:rPr>
        <w:t>xx</w:t>
      </w:r>
      <w:r>
        <w:rPr>
          <w:rFonts w:hint="default" w:ascii="Times New Roman" w:hAnsi="Times New Roman" w:eastAsia="仿宋_GB2312" w:cs="Times New Roman"/>
          <w:color w:val="auto"/>
        </w:rPr>
        <w:t>日</w:t>
      </w:r>
    </w:p>
    <w:p>
      <w:pPr>
        <w:spacing w:line="720" w:lineRule="exact"/>
        <w:jc w:val="left"/>
        <w:rPr>
          <w:rFonts w:hint="default" w:ascii="Times New Roman" w:hAnsi="Times New Roman" w:eastAsia="黑体" w:cs="Times New Roman"/>
          <w:color w:val="auto"/>
        </w:rPr>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4" w:left="1587" w:header="851" w:footer="1418" w:gutter="0"/>
          <w:pgBorders>
            <w:top w:val="none" w:sz="0" w:space="0"/>
            <w:left w:val="none" w:sz="0" w:space="0"/>
            <w:bottom w:val="none" w:sz="0" w:space="0"/>
            <w:right w:val="none" w:sz="0" w:space="0"/>
          </w:pgBorders>
          <w:cols w:space="720" w:num="1"/>
          <w:docGrid w:type="linesAndChars" w:linePitch="579" w:charSpace="-849"/>
        </w:sectPr>
      </w:pPr>
    </w:p>
    <w:p>
      <w:pPr>
        <w:spacing w:line="720" w:lineRule="exact"/>
        <w:jc w:val="left"/>
        <w:rPr>
          <w:rFonts w:hint="default" w:ascii="Times New Roman" w:hAnsi="Times New Roman" w:eastAsia="黑体" w:cs="Times New Roman"/>
          <w:color w:val="auto"/>
        </w:rPr>
      </w:pPr>
      <w:r>
        <w:rPr>
          <w:rFonts w:hint="default" w:ascii="Times New Roman" w:hAnsi="Times New Roman" w:eastAsia="黑体" w:cs="Times New Roman"/>
          <w:color w:val="auto"/>
        </w:rPr>
        <w:t>附件</w:t>
      </w:r>
    </w:p>
    <w:p>
      <w:pPr>
        <w:spacing w:line="720" w:lineRule="exact"/>
        <w:jc w:val="left"/>
        <w:rPr>
          <w:rFonts w:hint="default" w:ascii="Times New Roman" w:hAnsi="Times New Roman" w:eastAsia="黑体" w:cs="Times New Roman"/>
          <w:color w:val="auto"/>
        </w:rPr>
      </w:pPr>
    </w:p>
    <w:p>
      <w:pPr>
        <w:spacing w:line="720" w:lineRule="exact"/>
        <w:jc w:val="center"/>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rPr>
        <w:t>202</w:t>
      </w:r>
      <w:r>
        <w:rPr>
          <w:rFonts w:hint="eastAsia" w:ascii="Times New Roman" w:hAnsi="Times New Roman" w:eastAsia="方正小标宋简体" w:cs="Times New Roman"/>
          <w:color w:val="auto"/>
          <w:sz w:val="44"/>
          <w:szCs w:val="44"/>
          <w:lang w:val="en-US" w:eastAsia="zh-CN"/>
        </w:rPr>
        <w:t>4</w:t>
      </w:r>
      <w:r>
        <w:rPr>
          <w:rFonts w:hint="default" w:ascii="Times New Roman" w:hAnsi="Times New Roman" w:eastAsia="方正小标宋简体" w:cs="Times New Roman"/>
          <w:color w:val="auto"/>
          <w:sz w:val="44"/>
          <w:szCs w:val="44"/>
        </w:rPr>
        <w:t>年营口市软科学研究计划项目</w:t>
      </w:r>
    </w:p>
    <w:p>
      <w:pPr>
        <w:spacing w:line="720" w:lineRule="exact"/>
        <w:jc w:val="center"/>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rPr>
        <w:t>初审单位项目推荐单</w:t>
      </w:r>
    </w:p>
    <w:p>
      <w:pPr>
        <w:spacing w:line="720" w:lineRule="exact"/>
        <w:jc w:val="center"/>
        <w:rPr>
          <w:rFonts w:hint="default" w:ascii="Times New Roman" w:hAnsi="Times New Roman" w:eastAsia="方正小标宋简体" w:cs="Times New Roman"/>
          <w:color w:val="auto"/>
          <w:sz w:val="44"/>
          <w:szCs w:val="44"/>
        </w:rPr>
      </w:pPr>
    </w:p>
    <w:tbl>
      <w:tblPr>
        <w:tblStyle w:val="9"/>
        <w:tblW w:w="86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1811"/>
        <w:gridCol w:w="2449"/>
        <w:gridCol w:w="1824"/>
        <w:gridCol w:w="1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783" w:type="dxa"/>
            <w:noWrap w:val="0"/>
            <w:vAlign w:val="center"/>
          </w:tcPr>
          <w:p>
            <w:pPr>
              <w:spacing w:line="340" w:lineRule="exact"/>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序号</w:t>
            </w:r>
          </w:p>
        </w:tc>
        <w:tc>
          <w:tcPr>
            <w:tcW w:w="1811" w:type="dxa"/>
            <w:noWrap w:val="0"/>
            <w:vAlign w:val="center"/>
          </w:tcPr>
          <w:p>
            <w:pPr>
              <w:spacing w:line="340" w:lineRule="exact"/>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申报单位</w:t>
            </w:r>
          </w:p>
        </w:tc>
        <w:tc>
          <w:tcPr>
            <w:tcW w:w="2449" w:type="dxa"/>
            <w:noWrap w:val="0"/>
            <w:vAlign w:val="center"/>
          </w:tcPr>
          <w:p>
            <w:pPr>
              <w:spacing w:line="340" w:lineRule="exact"/>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项目名称</w:t>
            </w:r>
          </w:p>
        </w:tc>
        <w:tc>
          <w:tcPr>
            <w:tcW w:w="1824" w:type="dxa"/>
            <w:noWrap w:val="0"/>
            <w:vAlign w:val="center"/>
          </w:tcPr>
          <w:p>
            <w:pPr>
              <w:spacing w:line="340" w:lineRule="exact"/>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项目申请者</w:t>
            </w:r>
          </w:p>
          <w:p>
            <w:pPr>
              <w:spacing w:line="340" w:lineRule="exact"/>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基本信息的真实性（真实/不真实）</w:t>
            </w:r>
          </w:p>
        </w:tc>
        <w:tc>
          <w:tcPr>
            <w:tcW w:w="1812" w:type="dxa"/>
            <w:noWrap w:val="0"/>
            <w:vAlign w:val="center"/>
          </w:tcPr>
          <w:p>
            <w:pPr>
              <w:spacing w:line="340" w:lineRule="exact"/>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项目与地方经济</w:t>
            </w:r>
          </w:p>
          <w:p>
            <w:pPr>
              <w:spacing w:line="340" w:lineRule="exact"/>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社会发展紧密程度（紧密/不紧密）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exact"/>
          <w:jc w:val="center"/>
        </w:trPr>
        <w:tc>
          <w:tcPr>
            <w:tcW w:w="783" w:type="dxa"/>
            <w:noWrap w:val="0"/>
            <w:vAlign w:val="center"/>
          </w:tcPr>
          <w:p>
            <w:pPr>
              <w:spacing w:line="340" w:lineRule="exact"/>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1</w:t>
            </w:r>
          </w:p>
        </w:tc>
        <w:tc>
          <w:tcPr>
            <w:tcW w:w="1811" w:type="dxa"/>
            <w:noWrap w:val="0"/>
            <w:vAlign w:val="center"/>
          </w:tcPr>
          <w:p>
            <w:pPr>
              <w:spacing w:line="340" w:lineRule="exact"/>
              <w:jc w:val="left"/>
              <w:rPr>
                <w:rFonts w:hint="default" w:ascii="Times New Roman" w:hAnsi="Times New Roman" w:eastAsia="宋体" w:cs="Times New Roman"/>
                <w:color w:val="auto"/>
                <w:sz w:val="21"/>
                <w:szCs w:val="21"/>
              </w:rPr>
            </w:pPr>
          </w:p>
        </w:tc>
        <w:tc>
          <w:tcPr>
            <w:tcW w:w="2449" w:type="dxa"/>
            <w:noWrap w:val="0"/>
            <w:vAlign w:val="center"/>
          </w:tcPr>
          <w:p>
            <w:pPr>
              <w:spacing w:line="340" w:lineRule="exact"/>
              <w:jc w:val="left"/>
              <w:rPr>
                <w:rFonts w:hint="default" w:ascii="Times New Roman" w:hAnsi="Times New Roman" w:eastAsia="宋体" w:cs="Times New Roman"/>
                <w:color w:val="auto"/>
                <w:sz w:val="21"/>
                <w:szCs w:val="21"/>
              </w:rPr>
            </w:pPr>
          </w:p>
        </w:tc>
        <w:tc>
          <w:tcPr>
            <w:tcW w:w="1824" w:type="dxa"/>
            <w:noWrap w:val="0"/>
            <w:vAlign w:val="center"/>
          </w:tcPr>
          <w:p>
            <w:pPr>
              <w:spacing w:line="340" w:lineRule="exact"/>
              <w:jc w:val="center"/>
              <w:rPr>
                <w:rFonts w:hint="default" w:ascii="Times New Roman" w:hAnsi="Times New Roman" w:eastAsia="宋体" w:cs="Times New Roman"/>
                <w:color w:val="auto"/>
                <w:sz w:val="21"/>
                <w:szCs w:val="21"/>
              </w:rPr>
            </w:pPr>
          </w:p>
        </w:tc>
        <w:tc>
          <w:tcPr>
            <w:tcW w:w="1812" w:type="dxa"/>
            <w:noWrap w:val="0"/>
            <w:vAlign w:val="center"/>
          </w:tcPr>
          <w:p>
            <w:pPr>
              <w:spacing w:line="340" w:lineRule="exact"/>
              <w:jc w:val="center"/>
              <w:rPr>
                <w:rFonts w:hint="default" w:ascii="Times New Roman" w:hAnsi="Times New Roman" w:eastAsia="宋体"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exact"/>
          <w:jc w:val="center"/>
        </w:trPr>
        <w:tc>
          <w:tcPr>
            <w:tcW w:w="783" w:type="dxa"/>
            <w:noWrap w:val="0"/>
            <w:vAlign w:val="center"/>
          </w:tcPr>
          <w:p>
            <w:pPr>
              <w:spacing w:line="340" w:lineRule="exact"/>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2</w:t>
            </w:r>
          </w:p>
        </w:tc>
        <w:tc>
          <w:tcPr>
            <w:tcW w:w="1811" w:type="dxa"/>
            <w:noWrap w:val="0"/>
            <w:vAlign w:val="center"/>
          </w:tcPr>
          <w:p>
            <w:pPr>
              <w:spacing w:line="340" w:lineRule="exact"/>
              <w:jc w:val="left"/>
              <w:rPr>
                <w:rFonts w:hint="default" w:ascii="Times New Roman" w:hAnsi="Times New Roman" w:eastAsia="宋体" w:cs="Times New Roman"/>
                <w:color w:val="auto"/>
                <w:sz w:val="21"/>
                <w:szCs w:val="21"/>
                <w:highlight w:val="yellow"/>
              </w:rPr>
            </w:pPr>
          </w:p>
        </w:tc>
        <w:tc>
          <w:tcPr>
            <w:tcW w:w="2449" w:type="dxa"/>
            <w:noWrap w:val="0"/>
            <w:vAlign w:val="center"/>
          </w:tcPr>
          <w:p>
            <w:pPr>
              <w:spacing w:line="340" w:lineRule="exact"/>
              <w:jc w:val="left"/>
              <w:rPr>
                <w:rFonts w:hint="default" w:ascii="Times New Roman" w:hAnsi="Times New Roman" w:eastAsia="宋体" w:cs="Times New Roman"/>
                <w:color w:val="auto"/>
                <w:sz w:val="21"/>
                <w:szCs w:val="21"/>
              </w:rPr>
            </w:pPr>
          </w:p>
        </w:tc>
        <w:tc>
          <w:tcPr>
            <w:tcW w:w="1824" w:type="dxa"/>
            <w:noWrap w:val="0"/>
            <w:vAlign w:val="center"/>
          </w:tcPr>
          <w:p>
            <w:pPr>
              <w:spacing w:line="340" w:lineRule="exact"/>
              <w:jc w:val="center"/>
              <w:rPr>
                <w:rFonts w:hint="default" w:ascii="Times New Roman" w:hAnsi="Times New Roman" w:eastAsia="宋体" w:cs="Times New Roman"/>
                <w:color w:val="auto"/>
                <w:sz w:val="21"/>
                <w:szCs w:val="21"/>
              </w:rPr>
            </w:pPr>
          </w:p>
        </w:tc>
        <w:tc>
          <w:tcPr>
            <w:tcW w:w="1812" w:type="dxa"/>
            <w:noWrap w:val="0"/>
            <w:vAlign w:val="center"/>
          </w:tcPr>
          <w:p>
            <w:pPr>
              <w:spacing w:line="340" w:lineRule="exact"/>
              <w:jc w:val="center"/>
              <w:rPr>
                <w:rFonts w:hint="default" w:ascii="Times New Roman" w:hAnsi="Times New Roman" w:eastAsia="宋体" w:cs="Times New Roman"/>
                <w:color w:val="auto"/>
                <w:sz w:val="21"/>
                <w:szCs w:val="21"/>
              </w:rPr>
            </w:pPr>
          </w:p>
        </w:tc>
      </w:tr>
    </w:tbl>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rPr>
      </w:pP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rPr>
      </w:pPr>
    </w:p>
    <w:p>
      <w:pPr>
        <w:spacing w:line="540" w:lineRule="exact"/>
        <w:jc w:val="center"/>
        <w:rPr>
          <w:rFonts w:hint="default" w:ascii="Times New Roman" w:hAnsi="Times New Roman" w:eastAsia="黑体" w:cs="Times New Roman"/>
          <w:color w:val="auto"/>
          <w:highlight w:val="none"/>
          <w:lang w:val="en-US" w:eastAsia="zh-CN"/>
        </w:rPr>
      </w:pPr>
      <w:r>
        <w:rPr>
          <w:rFonts w:hint="eastAsia" w:ascii="Times New Roman" w:hAnsi="Times New Roman" w:eastAsia="黑体" w:cs="Times New Roman"/>
          <w:color w:val="auto"/>
          <w:highlight w:val="none"/>
          <w:lang w:val="en-US" w:eastAsia="zh-CN"/>
        </w:rPr>
        <w:t>此页需盖章</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rPr>
      </w:pPr>
    </w:p>
    <w:p>
      <w:pPr>
        <w:ind w:left="1144" w:leftChars="100" w:right="316" w:rightChars="100" w:hanging="828" w:hangingChars="300"/>
        <w:rPr>
          <w:rFonts w:hint="default" w:ascii="Times New Roman" w:hAnsi="Times New Roman" w:eastAsia="仿宋_GB2312" w:cs="Times New Roman"/>
          <w:color w:val="auto"/>
          <w:sz w:val="28"/>
          <w:szCs w:val="28"/>
        </w:rPr>
      </w:pPr>
    </w:p>
    <w:sectPr>
      <w:footerReference r:id="rId9" w:type="default"/>
      <w:pgSz w:w="11906" w:h="16838"/>
      <w:pgMar w:top="2098" w:right="1474" w:bottom="1984" w:left="1587" w:header="851" w:footer="1418" w:gutter="0"/>
      <w:pgBorders>
        <w:top w:val="none" w:sz="0" w:space="0"/>
        <w:left w:val="none" w:sz="0" w:space="0"/>
        <w:bottom w:val="none" w:sz="0" w:space="0"/>
        <w:right w:val="none" w:sz="0" w:space="0"/>
      </w:pgBorders>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仿宋">
    <w:altName w:val="仿宋"/>
    <w:panose1 w:val="02010600040101010101"/>
    <w:charset w:val="00"/>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小标宋">
    <w:altName w:val="方正小标宋简体"/>
    <w:panose1 w:val="03000509000000000000"/>
    <w:charset w:val="00"/>
    <w:family w:val="script"/>
    <w:pitch w:val="default"/>
    <w:sig w:usb0="00000000" w:usb1="00000000"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ind w:left="320" w:leftChars="100" w:right="320" w:rightChars="100"/>
      <w:rPr>
        <w:rStyle w:val="13"/>
        <w:b/>
        <w:bCs/>
        <w:sz w:val="28"/>
      </w:rPr>
    </w:pPr>
    <w:r>
      <w:rPr>
        <w:rStyle w:val="13"/>
        <w:rFonts w:hint="eastAsia"/>
        <w:sz w:val="28"/>
      </w:rPr>
      <w:t>—</w:t>
    </w:r>
    <w:r>
      <w:rPr>
        <w:rStyle w:val="13"/>
        <w:sz w:val="28"/>
      </w:rPr>
      <w:t xml:space="preserve"> </w:t>
    </w:r>
    <w:r>
      <w:rPr>
        <w:sz w:val="28"/>
      </w:rPr>
      <w:fldChar w:fldCharType="begin"/>
    </w:r>
    <w:r>
      <w:rPr>
        <w:rStyle w:val="13"/>
        <w:sz w:val="28"/>
      </w:rPr>
      <w:instrText xml:space="preserve">PAGE  </w:instrText>
    </w:r>
    <w:r>
      <w:rPr>
        <w:sz w:val="28"/>
      </w:rPr>
      <w:fldChar w:fldCharType="separate"/>
    </w:r>
    <w:r>
      <w:rPr>
        <w:rStyle w:val="13"/>
        <w:sz w:val="28"/>
      </w:rPr>
      <w:t>2</w:t>
    </w:r>
    <w:r>
      <w:rPr>
        <w:sz w:val="28"/>
      </w:rPr>
      <w:fldChar w:fldCharType="end"/>
    </w:r>
    <w:r>
      <w:rPr>
        <w:rStyle w:val="13"/>
        <w:sz w:val="28"/>
      </w:rPr>
      <w:t xml:space="preserve"> </w:t>
    </w:r>
    <w:r>
      <w:rPr>
        <w:rStyle w:val="13"/>
        <w:rFonts w:hint="eastAsia"/>
        <w:sz w:val="28"/>
      </w:rPr>
      <w:t>—</w:t>
    </w:r>
  </w:p>
  <w:p>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3"/>
      </w:rPr>
    </w:pPr>
    <w:r>
      <w:fldChar w:fldCharType="begin"/>
    </w:r>
    <w:r>
      <w:rPr>
        <w:rStyle w:val="13"/>
      </w:rPr>
      <w:instrText xml:space="preserve">PAGE  </w:instrText>
    </w:r>
    <w:r>
      <w:fldChar w:fldCharType="separate"/>
    </w:r>
    <w:r>
      <w:rPr>
        <w:rStyle w:val="13"/>
      </w:rPr>
      <w:t>1</w:t>
    </w:r>
    <w:r>
      <w:fldChar w:fldCharType="end"/>
    </w:r>
  </w:p>
  <w:p>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PowerPlusWaterMarkObject2" o:spid="_x0000_s4098" o:spt="136" type="#_x0000_t136" style="position:absolute;left:0pt;height:89.05pt;width:534.3pt;mso-position-horizontal:center;mso-position-horizontal-relative:margin;mso-position-vertical:center;mso-position-vertical-relative:margin;rotation:20643840f;z-index:-251657216;mso-width-relative:page;mso-height-relative:page;" fillcolor="#000000" filled="t" stroked="f" coordsize="21600,21600" o:allowincell="f">
          <v:path/>
          <v:fill on="t" opacity="32768f" focussize="0,0"/>
          <v:stroke on="f"/>
          <v:imagedata o:title=""/>
          <o:lock v:ext="edit"/>
          <v:textpath on="t" fitshape="t" fitpath="t" trim="t" xscale="f" string="机关公文助手试用版" style="font-family:小标宋;font-size:8pt;v-same-letter-heights:f;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PowerPlusWaterMarkObject1" o:spid="_x0000_s4097" o:spt="136" type="#_x0000_t136" style="position:absolute;left:0pt;height:89.05pt;width:534.3pt;mso-position-horizontal:center;mso-position-horizontal-relative:margin;mso-position-vertical:center;mso-position-vertical-relative:margin;rotation:20643840f;z-index:-251658240;mso-width-relative:page;mso-height-relative:page;" fillcolor="#000000" filled="t" stroked="f" coordsize="21600,21600" o:allowincell="f">
          <v:path/>
          <v:fill on="t" opacity="32768f" focussize="0,0"/>
          <v:stroke on="f"/>
          <v:imagedata o:title=""/>
          <o:lock v:ext="edit"/>
          <v:textpath on="t" fitshape="t" fitpath="t" trim="t" xscale="f" string="机关公文助手试用版" style="font-family:小标宋;font-size:8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435C95"/>
    <w:multiLevelType w:val="multilevel"/>
    <w:tmpl w:val="50435C95"/>
    <w:lvl w:ilvl="0" w:tentative="0">
      <w:start w:val="1"/>
      <w:numFmt w:val="decimal"/>
      <w:pStyle w:val="12"/>
      <w:lvlText w:val="图%1. "/>
      <w:lvlJc w:val="left"/>
      <w:pPr>
        <w:tabs>
          <w:tab w:val="left" w:pos="777"/>
        </w:tabs>
        <w:ind w:left="777" w:hanging="420"/>
      </w:pPr>
      <w:rPr>
        <w:rFonts w:hint="eastAsia"/>
        <w:lang w:val="en-US"/>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mirrorMargins w:val="true"/>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58"/>
  <w:drawingGridVerticalSpacing w:val="579"/>
  <w:displayHorizontalDrawingGridEvery w:val="1"/>
  <w:displayVerticalDrawingGridEvery w:val="1"/>
  <w:noPunctuationKerning w:val="true"/>
  <w:characterSpacingControl w:val="compressPunctuation"/>
  <w:hdrShapeDefaults>
    <o:shapelayout v:ext="edit">
      <o:idmap v:ext="edit" data="3,4"/>
    </o:shapelayout>
  </w:hdrShapeDefaults>
  <w:compat>
    <w:spaceForUL/>
    <w:balanceSingleByteDoubleByteWidth/>
    <w:doNotLeaveBackslashAlone/>
    <w:ulTrailSpace/>
    <w:doNotExpandShiftReturn/>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2Y2UwN2RiN2Q3OGRhOWYwYmI1YjRlN2RiMjk5NGYifQ=="/>
  </w:docVars>
  <w:rsids>
    <w:rsidRoot w:val="00172A27"/>
    <w:rsid w:val="00001092"/>
    <w:rsid w:val="0000250B"/>
    <w:rsid w:val="00003219"/>
    <w:rsid w:val="00007BF0"/>
    <w:rsid w:val="00007C5C"/>
    <w:rsid w:val="00010560"/>
    <w:rsid w:val="000112FC"/>
    <w:rsid w:val="000113CE"/>
    <w:rsid w:val="000123EE"/>
    <w:rsid w:val="00012718"/>
    <w:rsid w:val="0001361A"/>
    <w:rsid w:val="00016B2B"/>
    <w:rsid w:val="00020D4D"/>
    <w:rsid w:val="00021A91"/>
    <w:rsid w:val="00023606"/>
    <w:rsid w:val="00023662"/>
    <w:rsid w:val="0002423D"/>
    <w:rsid w:val="00025E8B"/>
    <w:rsid w:val="00027A16"/>
    <w:rsid w:val="000316E7"/>
    <w:rsid w:val="0003672D"/>
    <w:rsid w:val="00036B7B"/>
    <w:rsid w:val="00037D45"/>
    <w:rsid w:val="00047142"/>
    <w:rsid w:val="0004768B"/>
    <w:rsid w:val="00050082"/>
    <w:rsid w:val="00054CE2"/>
    <w:rsid w:val="00054F9B"/>
    <w:rsid w:val="000578B9"/>
    <w:rsid w:val="0006047B"/>
    <w:rsid w:val="000608F3"/>
    <w:rsid w:val="00061A0E"/>
    <w:rsid w:val="00063775"/>
    <w:rsid w:val="00066179"/>
    <w:rsid w:val="00067205"/>
    <w:rsid w:val="00070358"/>
    <w:rsid w:val="00070493"/>
    <w:rsid w:val="000706CB"/>
    <w:rsid w:val="00071C8A"/>
    <w:rsid w:val="00072C34"/>
    <w:rsid w:val="00080361"/>
    <w:rsid w:val="0008337A"/>
    <w:rsid w:val="00083828"/>
    <w:rsid w:val="00083FE9"/>
    <w:rsid w:val="00084EB0"/>
    <w:rsid w:val="00085DEC"/>
    <w:rsid w:val="00093489"/>
    <w:rsid w:val="00096F85"/>
    <w:rsid w:val="000976BD"/>
    <w:rsid w:val="000A0745"/>
    <w:rsid w:val="000A185D"/>
    <w:rsid w:val="000A1F74"/>
    <w:rsid w:val="000A230F"/>
    <w:rsid w:val="000A4DB2"/>
    <w:rsid w:val="000A5812"/>
    <w:rsid w:val="000A6402"/>
    <w:rsid w:val="000A75FF"/>
    <w:rsid w:val="000A7CCB"/>
    <w:rsid w:val="000B025F"/>
    <w:rsid w:val="000B1D30"/>
    <w:rsid w:val="000B5C00"/>
    <w:rsid w:val="000B7404"/>
    <w:rsid w:val="000B7658"/>
    <w:rsid w:val="000C040A"/>
    <w:rsid w:val="000C2C2B"/>
    <w:rsid w:val="000D27A0"/>
    <w:rsid w:val="000D54CF"/>
    <w:rsid w:val="000D6C82"/>
    <w:rsid w:val="000D7B9F"/>
    <w:rsid w:val="000E43EC"/>
    <w:rsid w:val="000E5DCD"/>
    <w:rsid w:val="000F7599"/>
    <w:rsid w:val="00101FA6"/>
    <w:rsid w:val="001029D8"/>
    <w:rsid w:val="00104923"/>
    <w:rsid w:val="00112B36"/>
    <w:rsid w:val="00112D8F"/>
    <w:rsid w:val="001135C8"/>
    <w:rsid w:val="0011439E"/>
    <w:rsid w:val="001146CE"/>
    <w:rsid w:val="0011586F"/>
    <w:rsid w:val="001158F0"/>
    <w:rsid w:val="00120D27"/>
    <w:rsid w:val="001247E1"/>
    <w:rsid w:val="00125670"/>
    <w:rsid w:val="001266C3"/>
    <w:rsid w:val="001300B4"/>
    <w:rsid w:val="00130779"/>
    <w:rsid w:val="001307A7"/>
    <w:rsid w:val="00131E51"/>
    <w:rsid w:val="00135D94"/>
    <w:rsid w:val="00136B89"/>
    <w:rsid w:val="00136E68"/>
    <w:rsid w:val="00137314"/>
    <w:rsid w:val="001379C5"/>
    <w:rsid w:val="00142BD5"/>
    <w:rsid w:val="00142F95"/>
    <w:rsid w:val="00143D93"/>
    <w:rsid w:val="00145366"/>
    <w:rsid w:val="00150678"/>
    <w:rsid w:val="00151319"/>
    <w:rsid w:val="001513B6"/>
    <w:rsid w:val="0015446E"/>
    <w:rsid w:val="0015455A"/>
    <w:rsid w:val="001548E3"/>
    <w:rsid w:val="00157879"/>
    <w:rsid w:val="00161A47"/>
    <w:rsid w:val="00163048"/>
    <w:rsid w:val="001659A8"/>
    <w:rsid w:val="00166A17"/>
    <w:rsid w:val="0017105D"/>
    <w:rsid w:val="00171E3D"/>
    <w:rsid w:val="00174000"/>
    <w:rsid w:val="0017614A"/>
    <w:rsid w:val="00182581"/>
    <w:rsid w:val="00184098"/>
    <w:rsid w:val="00186E89"/>
    <w:rsid w:val="001939CE"/>
    <w:rsid w:val="001A3359"/>
    <w:rsid w:val="001A4488"/>
    <w:rsid w:val="001B56F0"/>
    <w:rsid w:val="001B5FCA"/>
    <w:rsid w:val="001B6296"/>
    <w:rsid w:val="001B62BD"/>
    <w:rsid w:val="001B7596"/>
    <w:rsid w:val="001C47A0"/>
    <w:rsid w:val="001C4E95"/>
    <w:rsid w:val="001D0428"/>
    <w:rsid w:val="001D243B"/>
    <w:rsid w:val="001D46C0"/>
    <w:rsid w:val="001D5485"/>
    <w:rsid w:val="001E01E6"/>
    <w:rsid w:val="001E1BF6"/>
    <w:rsid w:val="001E3098"/>
    <w:rsid w:val="001E4C7F"/>
    <w:rsid w:val="001E7D0D"/>
    <w:rsid w:val="001F491F"/>
    <w:rsid w:val="001F508E"/>
    <w:rsid w:val="001F7EB1"/>
    <w:rsid w:val="00201EAA"/>
    <w:rsid w:val="00204157"/>
    <w:rsid w:val="0020659F"/>
    <w:rsid w:val="00206888"/>
    <w:rsid w:val="002135F6"/>
    <w:rsid w:val="00215829"/>
    <w:rsid w:val="00215B1E"/>
    <w:rsid w:val="00216EE8"/>
    <w:rsid w:val="00217F67"/>
    <w:rsid w:val="002204CB"/>
    <w:rsid w:val="002267F4"/>
    <w:rsid w:val="00232BEF"/>
    <w:rsid w:val="00234566"/>
    <w:rsid w:val="00234BBA"/>
    <w:rsid w:val="00241A9C"/>
    <w:rsid w:val="00242691"/>
    <w:rsid w:val="00246192"/>
    <w:rsid w:val="002466C3"/>
    <w:rsid w:val="002466D6"/>
    <w:rsid w:val="00247D83"/>
    <w:rsid w:val="002524E4"/>
    <w:rsid w:val="00256041"/>
    <w:rsid w:val="00257DC3"/>
    <w:rsid w:val="002615B3"/>
    <w:rsid w:val="00264654"/>
    <w:rsid w:val="00264D78"/>
    <w:rsid w:val="0027128B"/>
    <w:rsid w:val="002720F6"/>
    <w:rsid w:val="0027264D"/>
    <w:rsid w:val="00274A3E"/>
    <w:rsid w:val="00274D66"/>
    <w:rsid w:val="0027518D"/>
    <w:rsid w:val="00280D2C"/>
    <w:rsid w:val="002819F1"/>
    <w:rsid w:val="00284780"/>
    <w:rsid w:val="002848D3"/>
    <w:rsid w:val="00286E27"/>
    <w:rsid w:val="00291D23"/>
    <w:rsid w:val="002921C7"/>
    <w:rsid w:val="00293B18"/>
    <w:rsid w:val="00295E43"/>
    <w:rsid w:val="002A030D"/>
    <w:rsid w:val="002A0A98"/>
    <w:rsid w:val="002A5037"/>
    <w:rsid w:val="002A65D5"/>
    <w:rsid w:val="002B01FE"/>
    <w:rsid w:val="002B22FC"/>
    <w:rsid w:val="002B4229"/>
    <w:rsid w:val="002B4C06"/>
    <w:rsid w:val="002C285C"/>
    <w:rsid w:val="002D16C3"/>
    <w:rsid w:val="002D2190"/>
    <w:rsid w:val="002D26F3"/>
    <w:rsid w:val="002D4104"/>
    <w:rsid w:val="002E1209"/>
    <w:rsid w:val="002E58DE"/>
    <w:rsid w:val="002F1330"/>
    <w:rsid w:val="002F283D"/>
    <w:rsid w:val="002F5678"/>
    <w:rsid w:val="002F6C29"/>
    <w:rsid w:val="002F6C7E"/>
    <w:rsid w:val="003003DF"/>
    <w:rsid w:val="003004EE"/>
    <w:rsid w:val="00300B1E"/>
    <w:rsid w:val="00300C22"/>
    <w:rsid w:val="0030191E"/>
    <w:rsid w:val="00301CCE"/>
    <w:rsid w:val="00302E4C"/>
    <w:rsid w:val="00305E0A"/>
    <w:rsid w:val="0030682A"/>
    <w:rsid w:val="00306930"/>
    <w:rsid w:val="003071CB"/>
    <w:rsid w:val="003100FA"/>
    <w:rsid w:val="00310503"/>
    <w:rsid w:val="00310E7E"/>
    <w:rsid w:val="00311646"/>
    <w:rsid w:val="003127DB"/>
    <w:rsid w:val="00314A84"/>
    <w:rsid w:val="0031642A"/>
    <w:rsid w:val="00317770"/>
    <w:rsid w:val="003242E8"/>
    <w:rsid w:val="0033327E"/>
    <w:rsid w:val="00335CAB"/>
    <w:rsid w:val="0034049A"/>
    <w:rsid w:val="0034261E"/>
    <w:rsid w:val="00343580"/>
    <w:rsid w:val="00345758"/>
    <w:rsid w:val="00350C50"/>
    <w:rsid w:val="00350EBD"/>
    <w:rsid w:val="00351AE1"/>
    <w:rsid w:val="003536CB"/>
    <w:rsid w:val="00356107"/>
    <w:rsid w:val="0035771A"/>
    <w:rsid w:val="00361052"/>
    <w:rsid w:val="003636CE"/>
    <w:rsid w:val="0036430C"/>
    <w:rsid w:val="0036742C"/>
    <w:rsid w:val="00372138"/>
    <w:rsid w:val="00376107"/>
    <w:rsid w:val="003767D4"/>
    <w:rsid w:val="00377EDA"/>
    <w:rsid w:val="003803A5"/>
    <w:rsid w:val="00381959"/>
    <w:rsid w:val="003853A6"/>
    <w:rsid w:val="00385565"/>
    <w:rsid w:val="00385FC9"/>
    <w:rsid w:val="00392E53"/>
    <w:rsid w:val="003943D2"/>
    <w:rsid w:val="00394C8B"/>
    <w:rsid w:val="003950B6"/>
    <w:rsid w:val="003973DC"/>
    <w:rsid w:val="00397C68"/>
    <w:rsid w:val="00397E34"/>
    <w:rsid w:val="003A3E85"/>
    <w:rsid w:val="003A4CFA"/>
    <w:rsid w:val="003A5941"/>
    <w:rsid w:val="003B1348"/>
    <w:rsid w:val="003B1C8C"/>
    <w:rsid w:val="003B2057"/>
    <w:rsid w:val="003B35E7"/>
    <w:rsid w:val="003B656E"/>
    <w:rsid w:val="003B75F1"/>
    <w:rsid w:val="003B7F30"/>
    <w:rsid w:val="003C068B"/>
    <w:rsid w:val="003C10DE"/>
    <w:rsid w:val="003C19CC"/>
    <w:rsid w:val="003D22D5"/>
    <w:rsid w:val="003E2E21"/>
    <w:rsid w:val="003E3B34"/>
    <w:rsid w:val="003E450C"/>
    <w:rsid w:val="003E5DB2"/>
    <w:rsid w:val="004010AB"/>
    <w:rsid w:val="00401190"/>
    <w:rsid w:val="0040504B"/>
    <w:rsid w:val="00406451"/>
    <w:rsid w:val="00410E52"/>
    <w:rsid w:val="00411181"/>
    <w:rsid w:val="004121F0"/>
    <w:rsid w:val="004136BE"/>
    <w:rsid w:val="00420835"/>
    <w:rsid w:val="00422532"/>
    <w:rsid w:val="0042257F"/>
    <w:rsid w:val="0042269C"/>
    <w:rsid w:val="00422CC9"/>
    <w:rsid w:val="00422D57"/>
    <w:rsid w:val="0042353D"/>
    <w:rsid w:val="0042478B"/>
    <w:rsid w:val="00425A4B"/>
    <w:rsid w:val="00426096"/>
    <w:rsid w:val="00427075"/>
    <w:rsid w:val="004331D0"/>
    <w:rsid w:val="00433576"/>
    <w:rsid w:val="00433928"/>
    <w:rsid w:val="00434FBD"/>
    <w:rsid w:val="004474DD"/>
    <w:rsid w:val="00450312"/>
    <w:rsid w:val="00450989"/>
    <w:rsid w:val="00457138"/>
    <w:rsid w:val="00457732"/>
    <w:rsid w:val="0046015F"/>
    <w:rsid w:val="00460A85"/>
    <w:rsid w:val="00460BC1"/>
    <w:rsid w:val="0046351A"/>
    <w:rsid w:val="00464CAC"/>
    <w:rsid w:val="004653E4"/>
    <w:rsid w:val="004669B4"/>
    <w:rsid w:val="0047116B"/>
    <w:rsid w:val="00472E3E"/>
    <w:rsid w:val="00473578"/>
    <w:rsid w:val="00476105"/>
    <w:rsid w:val="00483E26"/>
    <w:rsid w:val="00486005"/>
    <w:rsid w:val="00486753"/>
    <w:rsid w:val="004879FD"/>
    <w:rsid w:val="00487A7C"/>
    <w:rsid w:val="004908D3"/>
    <w:rsid w:val="00491FE1"/>
    <w:rsid w:val="004931EB"/>
    <w:rsid w:val="00495B5F"/>
    <w:rsid w:val="0049602B"/>
    <w:rsid w:val="00497723"/>
    <w:rsid w:val="004A16C9"/>
    <w:rsid w:val="004A1AA6"/>
    <w:rsid w:val="004A28BF"/>
    <w:rsid w:val="004A4AD1"/>
    <w:rsid w:val="004A4CCF"/>
    <w:rsid w:val="004A519C"/>
    <w:rsid w:val="004A53BD"/>
    <w:rsid w:val="004A68EC"/>
    <w:rsid w:val="004B418B"/>
    <w:rsid w:val="004B5FDE"/>
    <w:rsid w:val="004B73E4"/>
    <w:rsid w:val="004C2B60"/>
    <w:rsid w:val="004C3854"/>
    <w:rsid w:val="004C482A"/>
    <w:rsid w:val="004C5D37"/>
    <w:rsid w:val="004C7DF7"/>
    <w:rsid w:val="004D15E8"/>
    <w:rsid w:val="004D6A46"/>
    <w:rsid w:val="004D7814"/>
    <w:rsid w:val="004E00C0"/>
    <w:rsid w:val="004E1940"/>
    <w:rsid w:val="004E28D0"/>
    <w:rsid w:val="004E5EBA"/>
    <w:rsid w:val="004E6688"/>
    <w:rsid w:val="004E7E2C"/>
    <w:rsid w:val="004F2C39"/>
    <w:rsid w:val="004F4475"/>
    <w:rsid w:val="004F78FD"/>
    <w:rsid w:val="00501DAC"/>
    <w:rsid w:val="005042A2"/>
    <w:rsid w:val="00505638"/>
    <w:rsid w:val="00506CF0"/>
    <w:rsid w:val="0051518F"/>
    <w:rsid w:val="00515471"/>
    <w:rsid w:val="00515BAE"/>
    <w:rsid w:val="00521197"/>
    <w:rsid w:val="00521BF0"/>
    <w:rsid w:val="00524F7D"/>
    <w:rsid w:val="005251AB"/>
    <w:rsid w:val="00530FD1"/>
    <w:rsid w:val="00533D4D"/>
    <w:rsid w:val="00536F85"/>
    <w:rsid w:val="0054017E"/>
    <w:rsid w:val="005411D6"/>
    <w:rsid w:val="00544F8C"/>
    <w:rsid w:val="0054569C"/>
    <w:rsid w:val="005461FB"/>
    <w:rsid w:val="00552282"/>
    <w:rsid w:val="005523BD"/>
    <w:rsid w:val="00553139"/>
    <w:rsid w:val="0055538B"/>
    <w:rsid w:val="005563BE"/>
    <w:rsid w:val="00557030"/>
    <w:rsid w:val="0056181B"/>
    <w:rsid w:val="00562FFE"/>
    <w:rsid w:val="00565DD3"/>
    <w:rsid w:val="00566713"/>
    <w:rsid w:val="00566E20"/>
    <w:rsid w:val="00580FCA"/>
    <w:rsid w:val="00582C86"/>
    <w:rsid w:val="005872B2"/>
    <w:rsid w:val="00587D14"/>
    <w:rsid w:val="00590EA1"/>
    <w:rsid w:val="005954B3"/>
    <w:rsid w:val="00595C5E"/>
    <w:rsid w:val="00596AD4"/>
    <w:rsid w:val="00596D4F"/>
    <w:rsid w:val="005A2206"/>
    <w:rsid w:val="005A5F2A"/>
    <w:rsid w:val="005B0121"/>
    <w:rsid w:val="005B20B3"/>
    <w:rsid w:val="005B2B76"/>
    <w:rsid w:val="005B78EC"/>
    <w:rsid w:val="005C1B16"/>
    <w:rsid w:val="005C454E"/>
    <w:rsid w:val="005C4ECE"/>
    <w:rsid w:val="005C7A88"/>
    <w:rsid w:val="005D1A04"/>
    <w:rsid w:val="005D267A"/>
    <w:rsid w:val="005D38D5"/>
    <w:rsid w:val="005D4C76"/>
    <w:rsid w:val="005D5662"/>
    <w:rsid w:val="005E5717"/>
    <w:rsid w:val="005E7934"/>
    <w:rsid w:val="005F08DE"/>
    <w:rsid w:val="005F29F8"/>
    <w:rsid w:val="005F324F"/>
    <w:rsid w:val="005F53F8"/>
    <w:rsid w:val="005F60B2"/>
    <w:rsid w:val="005F6FF7"/>
    <w:rsid w:val="006008F3"/>
    <w:rsid w:val="00600A45"/>
    <w:rsid w:val="006039E5"/>
    <w:rsid w:val="006040AE"/>
    <w:rsid w:val="0060460A"/>
    <w:rsid w:val="0061012E"/>
    <w:rsid w:val="00610597"/>
    <w:rsid w:val="00616361"/>
    <w:rsid w:val="006202C3"/>
    <w:rsid w:val="00621DBC"/>
    <w:rsid w:val="00623AF0"/>
    <w:rsid w:val="00623EAF"/>
    <w:rsid w:val="006258FB"/>
    <w:rsid w:val="00630FE8"/>
    <w:rsid w:val="0063254D"/>
    <w:rsid w:val="00634351"/>
    <w:rsid w:val="006371DE"/>
    <w:rsid w:val="00640198"/>
    <w:rsid w:val="00641C2C"/>
    <w:rsid w:val="00642AE8"/>
    <w:rsid w:val="006431B9"/>
    <w:rsid w:val="00643541"/>
    <w:rsid w:val="00651E04"/>
    <w:rsid w:val="00652770"/>
    <w:rsid w:val="006544F8"/>
    <w:rsid w:val="00654682"/>
    <w:rsid w:val="00662510"/>
    <w:rsid w:val="00670CBF"/>
    <w:rsid w:val="00673C8B"/>
    <w:rsid w:val="00674EB7"/>
    <w:rsid w:val="006778BB"/>
    <w:rsid w:val="00683B34"/>
    <w:rsid w:val="00685805"/>
    <w:rsid w:val="00696551"/>
    <w:rsid w:val="00696F77"/>
    <w:rsid w:val="00697EED"/>
    <w:rsid w:val="006A0FE9"/>
    <w:rsid w:val="006A106E"/>
    <w:rsid w:val="006A12D7"/>
    <w:rsid w:val="006A1AA0"/>
    <w:rsid w:val="006A203E"/>
    <w:rsid w:val="006A3B4D"/>
    <w:rsid w:val="006B2539"/>
    <w:rsid w:val="006B4C82"/>
    <w:rsid w:val="006B65CC"/>
    <w:rsid w:val="006C0822"/>
    <w:rsid w:val="006C23DC"/>
    <w:rsid w:val="006C4E37"/>
    <w:rsid w:val="006C6AE9"/>
    <w:rsid w:val="006C6EE3"/>
    <w:rsid w:val="006C7AC7"/>
    <w:rsid w:val="006D06D0"/>
    <w:rsid w:val="006D1305"/>
    <w:rsid w:val="006D1B88"/>
    <w:rsid w:val="006D4244"/>
    <w:rsid w:val="006D4B24"/>
    <w:rsid w:val="006D6E7A"/>
    <w:rsid w:val="006E1533"/>
    <w:rsid w:val="006E2DE5"/>
    <w:rsid w:val="006E3F5B"/>
    <w:rsid w:val="006E55F1"/>
    <w:rsid w:val="006E636F"/>
    <w:rsid w:val="006E6984"/>
    <w:rsid w:val="006F0824"/>
    <w:rsid w:val="006F1445"/>
    <w:rsid w:val="006F181E"/>
    <w:rsid w:val="006F2B49"/>
    <w:rsid w:val="00700BFD"/>
    <w:rsid w:val="007013C3"/>
    <w:rsid w:val="0070314C"/>
    <w:rsid w:val="007059D3"/>
    <w:rsid w:val="007067F2"/>
    <w:rsid w:val="00706D8A"/>
    <w:rsid w:val="00707063"/>
    <w:rsid w:val="00707785"/>
    <w:rsid w:val="007102F4"/>
    <w:rsid w:val="007114F3"/>
    <w:rsid w:val="00713A39"/>
    <w:rsid w:val="00716CCB"/>
    <w:rsid w:val="007230D7"/>
    <w:rsid w:val="00730358"/>
    <w:rsid w:val="00732D9C"/>
    <w:rsid w:val="00734BE9"/>
    <w:rsid w:val="00734C32"/>
    <w:rsid w:val="0073508D"/>
    <w:rsid w:val="00735134"/>
    <w:rsid w:val="0073634B"/>
    <w:rsid w:val="00743920"/>
    <w:rsid w:val="007566BD"/>
    <w:rsid w:val="00757069"/>
    <w:rsid w:val="007615F4"/>
    <w:rsid w:val="00762962"/>
    <w:rsid w:val="00766F1A"/>
    <w:rsid w:val="00767B53"/>
    <w:rsid w:val="007713F6"/>
    <w:rsid w:val="00772C94"/>
    <w:rsid w:val="00774477"/>
    <w:rsid w:val="00777444"/>
    <w:rsid w:val="00780DAD"/>
    <w:rsid w:val="0078337D"/>
    <w:rsid w:val="007849A1"/>
    <w:rsid w:val="00784B45"/>
    <w:rsid w:val="00784DF8"/>
    <w:rsid w:val="007858E7"/>
    <w:rsid w:val="00790B06"/>
    <w:rsid w:val="007938DA"/>
    <w:rsid w:val="00795F5E"/>
    <w:rsid w:val="00796DF0"/>
    <w:rsid w:val="00797C38"/>
    <w:rsid w:val="00797E90"/>
    <w:rsid w:val="007A0853"/>
    <w:rsid w:val="007A0994"/>
    <w:rsid w:val="007A0EB8"/>
    <w:rsid w:val="007A2ADF"/>
    <w:rsid w:val="007B050C"/>
    <w:rsid w:val="007B1406"/>
    <w:rsid w:val="007B3F2A"/>
    <w:rsid w:val="007B72CE"/>
    <w:rsid w:val="007C15DC"/>
    <w:rsid w:val="007C16A5"/>
    <w:rsid w:val="007C195E"/>
    <w:rsid w:val="007C1A31"/>
    <w:rsid w:val="007C1F7C"/>
    <w:rsid w:val="007C4EFA"/>
    <w:rsid w:val="007C5084"/>
    <w:rsid w:val="007C767A"/>
    <w:rsid w:val="007C7715"/>
    <w:rsid w:val="007D22F5"/>
    <w:rsid w:val="007D3082"/>
    <w:rsid w:val="007D726B"/>
    <w:rsid w:val="007E087E"/>
    <w:rsid w:val="007E0ABF"/>
    <w:rsid w:val="007E1665"/>
    <w:rsid w:val="007E6681"/>
    <w:rsid w:val="007F0F4C"/>
    <w:rsid w:val="007F6245"/>
    <w:rsid w:val="007F7DD4"/>
    <w:rsid w:val="00800CD8"/>
    <w:rsid w:val="00804207"/>
    <w:rsid w:val="008070EA"/>
    <w:rsid w:val="0081159F"/>
    <w:rsid w:val="00812FE9"/>
    <w:rsid w:val="00815507"/>
    <w:rsid w:val="00815A49"/>
    <w:rsid w:val="008165DA"/>
    <w:rsid w:val="0082022F"/>
    <w:rsid w:val="00821B63"/>
    <w:rsid w:val="008230E5"/>
    <w:rsid w:val="00824395"/>
    <w:rsid w:val="008252C1"/>
    <w:rsid w:val="00826A91"/>
    <w:rsid w:val="00827DA7"/>
    <w:rsid w:val="00832E5A"/>
    <w:rsid w:val="00841B52"/>
    <w:rsid w:val="00844FC9"/>
    <w:rsid w:val="008468FE"/>
    <w:rsid w:val="00850487"/>
    <w:rsid w:val="00851AE4"/>
    <w:rsid w:val="00854A36"/>
    <w:rsid w:val="00855751"/>
    <w:rsid w:val="0085667A"/>
    <w:rsid w:val="00856892"/>
    <w:rsid w:val="00856D97"/>
    <w:rsid w:val="00860522"/>
    <w:rsid w:val="008617C0"/>
    <w:rsid w:val="0086561B"/>
    <w:rsid w:val="00866167"/>
    <w:rsid w:val="00867C99"/>
    <w:rsid w:val="0087533F"/>
    <w:rsid w:val="00875962"/>
    <w:rsid w:val="008778B8"/>
    <w:rsid w:val="00882E71"/>
    <w:rsid w:val="00884FFF"/>
    <w:rsid w:val="00886003"/>
    <w:rsid w:val="00887C96"/>
    <w:rsid w:val="00887E96"/>
    <w:rsid w:val="00891AA6"/>
    <w:rsid w:val="00892C29"/>
    <w:rsid w:val="00893394"/>
    <w:rsid w:val="008949C6"/>
    <w:rsid w:val="008958EC"/>
    <w:rsid w:val="008969DE"/>
    <w:rsid w:val="0089718B"/>
    <w:rsid w:val="008A4E0C"/>
    <w:rsid w:val="008B4017"/>
    <w:rsid w:val="008B581B"/>
    <w:rsid w:val="008B5D61"/>
    <w:rsid w:val="008C48E7"/>
    <w:rsid w:val="008C4EB1"/>
    <w:rsid w:val="008C53B0"/>
    <w:rsid w:val="008C70B7"/>
    <w:rsid w:val="008D5937"/>
    <w:rsid w:val="008D6B56"/>
    <w:rsid w:val="008E04F8"/>
    <w:rsid w:val="008E3650"/>
    <w:rsid w:val="008E6383"/>
    <w:rsid w:val="008E7183"/>
    <w:rsid w:val="008F1113"/>
    <w:rsid w:val="008F3222"/>
    <w:rsid w:val="009044A4"/>
    <w:rsid w:val="00906593"/>
    <w:rsid w:val="00906796"/>
    <w:rsid w:val="00910771"/>
    <w:rsid w:val="00914303"/>
    <w:rsid w:val="00916080"/>
    <w:rsid w:val="00916E68"/>
    <w:rsid w:val="0091718C"/>
    <w:rsid w:val="00923026"/>
    <w:rsid w:val="009248A5"/>
    <w:rsid w:val="00926559"/>
    <w:rsid w:val="0093500E"/>
    <w:rsid w:val="00937B29"/>
    <w:rsid w:val="00943E2D"/>
    <w:rsid w:val="009472BE"/>
    <w:rsid w:val="00951E04"/>
    <w:rsid w:val="00952714"/>
    <w:rsid w:val="00954EA3"/>
    <w:rsid w:val="00960A55"/>
    <w:rsid w:val="00960AAC"/>
    <w:rsid w:val="00962903"/>
    <w:rsid w:val="009662B3"/>
    <w:rsid w:val="0096772A"/>
    <w:rsid w:val="00971629"/>
    <w:rsid w:val="009728F0"/>
    <w:rsid w:val="00974C4C"/>
    <w:rsid w:val="00975546"/>
    <w:rsid w:val="00975980"/>
    <w:rsid w:val="00980AF5"/>
    <w:rsid w:val="00981C3B"/>
    <w:rsid w:val="0098450C"/>
    <w:rsid w:val="0098699D"/>
    <w:rsid w:val="00987A29"/>
    <w:rsid w:val="00987E97"/>
    <w:rsid w:val="0099031F"/>
    <w:rsid w:val="00991781"/>
    <w:rsid w:val="0099377F"/>
    <w:rsid w:val="00995D24"/>
    <w:rsid w:val="009966EF"/>
    <w:rsid w:val="0099673F"/>
    <w:rsid w:val="009972C7"/>
    <w:rsid w:val="009974CB"/>
    <w:rsid w:val="00997DB8"/>
    <w:rsid w:val="009A028D"/>
    <w:rsid w:val="009A02A6"/>
    <w:rsid w:val="009A18AD"/>
    <w:rsid w:val="009A1B67"/>
    <w:rsid w:val="009A3C22"/>
    <w:rsid w:val="009A4457"/>
    <w:rsid w:val="009B7172"/>
    <w:rsid w:val="009C1530"/>
    <w:rsid w:val="009C4210"/>
    <w:rsid w:val="009C6A1A"/>
    <w:rsid w:val="009D0286"/>
    <w:rsid w:val="009D2F9D"/>
    <w:rsid w:val="009D4D4B"/>
    <w:rsid w:val="009D6190"/>
    <w:rsid w:val="009E07A4"/>
    <w:rsid w:val="009E4113"/>
    <w:rsid w:val="009E4C62"/>
    <w:rsid w:val="009E7150"/>
    <w:rsid w:val="009F014D"/>
    <w:rsid w:val="009F0614"/>
    <w:rsid w:val="009F1528"/>
    <w:rsid w:val="009F1773"/>
    <w:rsid w:val="009F1F19"/>
    <w:rsid w:val="009F2358"/>
    <w:rsid w:val="009F35C7"/>
    <w:rsid w:val="009F65D9"/>
    <w:rsid w:val="009F6665"/>
    <w:rsid w:val="009F6981"/>
    <w:rsid w:val="009F6C4B"/>
    <w:rsid w:val="00A00296"/>
    <w:rsid w:val="00A0050E"/>
    <w:rsid w:val="00A018CE"/>
    <w:rsid w:val="00A0769B"/>
    <w:rsid w:val="00A12C51"/>
    <w:rsid w:val="00A13D47"/>
    <w:rsid w:val="00A208E2"/>
    <w:rsid w:val="00A21365"/>
    <w:rsid w:val="00A22D42"/>
    <w:rsid w:val="00A24AC2"/>
    <w:rsid w:val="00A322BD"/>
    <w:rsid w:val="00A34E1F"/>
    <w:rsid w:val="00A357E7"/>
    <w:rsid w:val="00A421FE"/>
    <w:rsid w:val="00A438BC"/>
    <w:rsid w:val="00A43A98"/>
    <w:rsid w:val="00A46FF0"/>
    <w:rsid w:val="00A5053B"/>
    <w:rsid w:val="00A51001"/>
    <w:rsid w:val="00A52F74"/>
    <w:rsid w:val="00A5412A"/>
    <w:rsid w:val="00A609D8"/>
    <w:rsid w:val="00A627E4"/>
    <w:rsid w:val="00A66BCF"/>
    <w:rsid w:val="00A672AA"/>
    <w:rsid w:val="00A67B67"/>
    <w:rsid w:val="00A70F3F"/>
    <w:rsid w:val="00A718B8"/>
    <w:rsid w:val="00A7207D"/>
    <w:rsid w:val="00A76F82"/>
    <w:rsid w:val="00A7738F"/>
    <w:rsid w:val="00A86593"/>
    <w:rsid w:val="00A873AB"/>
    <w:rsid w:val="00A900FD"/>
    <w:rsid w:val="00A901B8"/>
    <w:rsid w:val="00A90381"/>
    <w:rsid w:val="00A937CE"/>
    <w:rsid w:val="00A93DDB"/>
    <w:rsid w:val="00A94CCA"/>
    <w:rsid w:val="00A96339"/>
    <w:rsid w:val="00A9758A"/>
    <w:rsid w:val="00AA3179"/>
    <w:rsid w:val="00AB394D"/>
    <w:rsid w:val="00AB4104"/>
    <w:rsid w:val="00AB4316"/>
    <w:rsid w:val="00AB516A"/>
    <w:rsid w:val="00AB6740"/>
    <w:rsid w:val="00AB6874"/>
    <w:rsid w:val="00AC0BB3"/>
    <w:rsid w:val="00AC543B"/>
    <w:rsid w:val="00AC5A5F"/>
    <w:rsid w:val="00AC6C89"/>
    <w:rsid w:val="00AE1153"/>
    <w:rsid w:val="00AE2BDB"/>
    <w:rsid w:val="00AE669E"/>
    <w:rsid w:val="00AE68BB"/>
    <w:rsid w:val="00AF1F58"/>
    <w:rsid w:val="00AF4715"/>
    <w:rsid w:val="00AF7586"/>
    <w:rsid w:val="00AF76D7"/>
    <w:rsid w:val="00B00813"/>
    <w:rsid w:val="00B03007"/>
    <w:rsid w:val="00B03DA3"/>
    <w:rsid w:val="00B06099"/>
    <w:rsid w:val="00B06E31"/>
    <w:rsid w:val="00B13D80"/>
    <w:rsid w:val="00B144DB"/>
    <w:rsid w:val="00B1482D"/>
    <w:rsid w:val="00B14E31"/>
    <w:rsid w:val="00B21EBB"/>
    <w:rsid w:val="00B249A6"/>
    <w:rsid w:val="00B25272"/>
    <w:rsid w:val="00B26634"/>
    <w:rsid w:val="00B32FAE"/>
    <w:rsid w:val="00B3312C"/>
    <w:rsid w:val="00B356E2"/>
    <w:rsid w:val="00B35B9F"/>
    <w:rsid w:val="00B400FD"/>
    <w:rsid w:val="00B438F9"/>
    <w:rsid w:val="00B51205"/>
    <w:rsid w:val="00B515AC"/>
    <w:rsid w:val="00B51DDF"/>
    <w:rsid w:val="00B52A9F"/>
    <w:rsid w:val="00B54E19"/>
    <w:rsid w:val="00B56365"/>
    <w:rsid w:val="00B613F2"/>
    <w:rsid w:val="00B631CD"/>
    <w:rsid w:val="00B6488A"/>
    <w:rsid w:val="00B655D2"/>
    <w:rsid w:val="00B71347"/>
    <w:rsid w:val="00B7299A"/>
    <w:rsid w:val="00B739D5"/>
    <w:rsid w:val="00B74D5C"/>
    <w:rsid w:val="00B77A28"/>
    <w:rsid w:val="00B80293"/>
    <w:rsid w:val="00B810DE"/>
    <w:rsid w:val="00B81530"/>
    <w:rsid w:val="00B81D43"/>
    <w:rsid w:val="00B85302"/>
    <w:rsid w:val="00B91364"/>
    <w:rsid w:val="00B92AC0"/>
    <w:rsid w:val="00B9515A"/>
    <w:rsid w:val="00B97418"/>
    <w:rsid w:val="00B97BCA"/>
    <w:rsid w:val="00B97DF8"/>
    <w:rsid w:val="00BA2112"/>
    <w:rsid w:val="00BA32B6"/>
    <w:rsid w:val="00BA3458"/>
    <w:rsid w:val="00BA5CFD"/>
    <w:rsid w:val="00BA6616"/>
    <w:rsid w:val="00BA7382"/>
    <w:rsid w:val="00BB606C"/>
    <w:rsid w:val="00BB6251"/>
    <w:rsid w:val="00BC0DF9"/>
    <w:rsid w:val="00BC22FF"/>
    <w:rsid w:val="00BC2DEC"/>
    <w:rsid w:val="00BC3CD5"/>
    <w:rsid w:val="00BC5624"/>
    <w:rsid w:val="00BC6F69"/>
    <w:rsid w:val="00BD1476"/>
    <w:rsid w:val="00BD16A4"/>
    <w:rsid w:val="00BD5792"/>
    <w:rsid w:val="00BD6A11"/>
    <w:rsid w:val="00BE153B"/>
    <w:rsid w:val="00BE22D0"/>
    <w:rsid w:val="00BE348F"/>
    <w:rsid w:val="00BE3881"/>
    <w:rsid w:val="00BE5D62"/>
    <w:rsid w:val="00BE766A"/>
    <w:rsid w:val="00BF2145"/>
    <w:rsid w:val="00BF3E2C"/>
    <w:rsid w:val="00BF4A5E"/>
    <w:rsid w:val="00BF5133"/>
    <w:rsid w:val="00BF72D5"/>
    <w:rsid w:val="00C01071"/>
    <w:rsid w:val="00C010C4"/>
    <w:rsid w:val="00C01B92"/>
    <w:rsid w:val="00C030C1"/>
    <w:rsid w:val="00C037F0"/>
    <w:rsid w:val="00C04093"/>
    <w:rsid w:val="00C042C9"/>
    <w:rsid w:val="00C04A07"/>
    <w:rsid w:val="00C063EE"/>
    <w:rsid w:val="00C07436"/>
    <w:rsid w:val="00C07AB7"/>
    <w:rsid w:val="00C106A3"/>
    <w:rsid w:val="00C11C8A"/>
    <w:rsid w:val="00C12B85"/>
    <w:rsid w:val="00C14F73"/>
    <w:rsid w:val="00C15E9B"/>
    <w:rsid w:val="00C2001E"/>
    <w:rsid w:val="00C2541F"/>
    <w:rsid w:val="00C27690"/>
    <w:rsid w:val="00C27CA6"/>
    <w:rsid w:val="00C321B8"/>
    <w:rsid w:val="00C32D86"/>
    <w:rsid w:val="00C34104"/>
    <w:rsid w:val="00C36FC1"/>
    <w:rsid w:val="00C40DFB"/>
    <w:rsid w:val="00C439F6"/>
    <w:rsid w:val="00C4467B"/>
    <w:rsid w:val="00C50D62"/>
    <w:rsid w:val="00C53EE0"/>
    <w:rsid w:val="00C56140"/>
    <w:rsid w:val="00C5621D"/>
    <w:rsid w:val="00C5688B"/>
    <w:rsid w:val="00C56A17"/>
    <w:rsid w:val="00C623D7"/>
    <w:rsid w:val="00C65B00"/>
    <w:rsid w:val="00C67123"/>
    <w:rsid w:val="00C67B88"/>
    <w:rsid w:val="00C7115D"/>
    <w:rsid w:val="00C779F9"/>
    <w:rsid w:val="00C82EA7"/>
    <w:rsid w:val="00C8623F"/>
    <w:rsid w:val="00C87978"/>
    <w:rsid w:val="00C92E8D"/>
    <w:rsid w:val="00C93930"/>
    <w:rsid w:val="00C944ED"/>
    <w:rsid w:val="00CA3622"/>
    <w:rsid w:val="00CA3C8F"/>
    <w:rsid w:val="00CA5F74"/>
    <w:rsid w:val="00CA675A"/>
    <w:rsid w:val="00CA7C19"/>
    <w:rsid w:val="00CB55BC"/>
    <w:rsid w:val="00CC3891"/>
    <w:rsid w:val="00CC3D6F"/>
    <w:rsid w:val="00CC44E0"/>
    <w:rsid w:val="00CC638C"/>
    <w:rsid w:val="00CC779B"/>
    <w:rsid w:val="00CD3388"/>
    <w:rsid w:val="00CD4321"/>
    <w:rsid w:val="00CD4936"/>
    <w:rsid w:val="00CD5209"/>
    <w:rsid w:val="00CD79E7"/>
    <w:rsid w:val="00CD7DE9"/>
    <w:rsid w:val="00CE0147"/>
    <w:rsid w:val="00CE17C5"/>
    <w:rsid w:val="00CE273F"/>
    <w:rsid w:val="00CE3F2D"/>
    <w:rsid w:val="00CE531E"/>
    <w:rsid w:val="00CE5A9E"/>
    <w:rsid w:val="00CE6627"/>
    <w:rsid w:val="00CE6C2E"/>
    <w:rsid w:val="00CF6BF4"/>
    <w:rsid w:val="00D00146"/>
    <w:rsid w:val="00D008FA"/>
    <w:rsid w:val="00D01B93"/>
    <w:rsid w:val="00D0578C"/>
    <w:rsid w:val="00D10DCE"/>
    <w:rsid w:val="00D22543"/>
    <w:rsid w:val="00D24F3F"/>
    <w:rsid w:val="00D27B33"/>
    <w:rsid w:val="00D317C1"/>
    <w:rsid w:val="00D3309D"/>
    <w:rsid w:val="00D333AB"/>
    <w:rsid w:val="00D33800"/>
    <w:rsid w:val="00D35549"/>
    <w:rsid w:val="00D35B25"/>
    <w:rsid w:val="00D370D8"/>
    <w:rsid w:val="00D37C26"/>
    <w:rsid w:val="00D41959"/>
    <w:rsid w:val="00D41F02"/>
    <w:rsid w:val="00D42725"/>
    <w:rsid w:val="00D42A02"/>
    <w:rsid w:val="00D42DC7"/>
    <w:rsid w:val="00D45EAC"/>
    <w:rsid w:val="00D52FF7"/>
    <w:rsid w:val="00D5391F"/>
    <w:rsid w:val="00D56DF5"/>
    <w:rsid w:val="00D60B26"/>
    <w:rsid w:val="00D61AC3"/>
    <w:rsid w:val="00D63CFC"/>
    <w:rsid w:val="00D6465E"/>
    <w:rsid w:val="00D65F02"/>
    <w:rsid w:val="00D66152"/>
    <w:rsid w:val="00D66B72"/>
    <w:rsid w:val="00D67058"/>
    <w:rsid w:val="00D7033F"/>
    <w:rsid w:val="00D70D84"/>
    <w:rsid w:val="00D714FC"/>
    <w:rsid w:val="00D72E25"/>
    <w:rsid w:val="00D73884"/>
    <w:rsid w:val="00D73A9B"/>
    <w:rsid w:val="00D760CA"/>
    <w:rsid w:val="00D76128"/>
    <w:rsid w:val="00D76EE7"/>
    <w:rsid w:val="00D81C2C"/>
    <w:rsid w:val="00D830C8"/>
    <w:rsid w:val="00D85654"/>
    <w:rsid w:val="00D85E7B"/>
    <w:rsid w:val="00D866D1"/>
    <w:rsid w:val="00D86738"/>
    <w:rsid w:val="00D86CFC"/>
    <w:rsid w:val="00D9006D"/>
    <w:rsid w:val="00D90160"/>
    <w:rsid w:val="00D926F8"/>
    <w:rsid w:val="00D940C2"/>
    <w:rsid w:val="00DA09E2"/>
    <w:rsid w:val="00DA1146"/>
    <w:rsid w:val="00DA138B"/>
    <w:rsid w:val="00DA308D"/>
    <w:rsid w:val="00DA31F4"/>
    <w:rsid w:val="00DA366B"/>
    <w:rsid w:val="00DA4F99"/>
    <w:rsid w:val="00DA6BE8"/>
    <w:rsid w:val="00DA71B7"/>
    <w:rsid w:val="00DA7215"/>
    <w:rsid w:val="00DA7217"/>
    <w:rsid w:val="00DB07BF"/>
    <w:rsid w:val="00DB13A6"/>
    <w:rsid w:val="00DB225E"/>
    <w:rsid w:val="00DB2ACB"/>
    <w:rsid w:val="00DB2D86"/>
    <w:rsid w:val="00DB5665"/>
    <w:rsid w:val="00DB7E14"/>
    <w:rsid w:val="00DC700C"/>
    <w:rsid w:val="00DC7B4C"/>
    <w:rsid w:val="00DC7FC7"/>
    <w:rsid w:val="00DD0FFE"/>
    <w:rsid w:val="00DD1656"/>
    <w:rsid w:val="00DD237F"/>
    <w:rsid w:val="00DD3FB3"/>
    <w:rsid w:val="00DD6E2E"/>
    <w:rsid w:val="00DE01E3"/>
    <w:rsid w:val="00DE093D"/>
    <w:rsid w:val="00DE10F0"/>
    <w:rsid w:val="00DE4A82"/>
    <w:rsid w:val="00DE556E"/>
    <w:rsid w:val="00DE61C4"/>
    <w:rsid w:val="00DE7E24"/>
    <w:rsid w:val="00DF1BB1"/>
    <w:rsid w:val="00DF26C7"/>
    <w:rsid w:val="00DF3711"/>
    <w:rsid w:val="00DF51FC"/>
    <w:rsid w:val="00DF63D3"/>
    <w:rsid w:val="00DF797B"/>
    <w:rsid w:val="00E003D6"/>
    <w:rsid w:val="00E018B8"/>
    <w:rsid w:val="00E039EF"/>
    <w:rsid w:val="00E04EB8"/>
    <w:rsid w:val="00E0510A"/>
    <w:rsid w:val="00E0611E"/>
    <w:rsid w:val="00E10DC4"/>
    <w:rsid w:val="00E1131C"/>
    <w:rsid w:val="00E11BD1"/>
    <w:rsid w:val="00E13413"/>
    <w:rsid w:val="00E14067"/>
    <w:rsid w:val="00E16B1A"/>
    <w:rsid w:val="00E17D21"/>
    <w:rsid w:val="00E20A23"/>
    <w:rsid w:val="00E20BF7"/>
    <w:rsid w:val="00E24418"/>
    <w:rsid w:val="00E24AA5"/>
    <w:rsid w:val="00E252F1"/>
    <w:rsid w:val="00E313E9"/>
    <w:rsid w:val="00E31698"/>
    <w:rsid w:val="00E336F0"/>
    <w:rsid w:val="00E36635"/>
    <w:rsid w:val="00E420FE"/>
    <w:rsid w:val="00E43924"/>
    <w:rsid w:val="00E53A9D"/>
    <w:rsid w:val="00E54567"/>
    <w:rsid w:val="00E5498B"/>
    <w:rsid w:val="00E55091"/>
    <w:rsid w:val="00E5615D"/>
    <w:rsid w:val="00E6409C"/>
    <w:rsid w:val="00E71DBD"/>
    <w:rsid w:val="00E7273C"/>
    <w:rsid w:val="00E74868"/>
    <w:rsid w:val="00E9376A"/>
    <w:rsid w:val="00E9407F"/>
    <w:rsid w:val="00E9530B"/>
    <w:rsid w:val="00E95EA9"/>
    <w:rsid w:val="00E972BA"/>
    <w:rsid w:val="00E976B0"/>
    <w:rsid w:val="00EA1EAE"/>
    <w:rsid w:val="00EA4A57"/>
    <w:rsid w:val="00EA575B"/>
    <w:rsid w:val="00EA58A9"/>
    <w:rsid w:val="00EA591C"/>
    <w:rsid w:val="00EA6C9F"/>
    <w:rsid w:val="00EA7536"/>
    <w:rsid w:val="00EA7F3C"/>
    <w:rsid w:val="00EB1A92"/>
    <w:rsid w:val="00EC04AD"/>
    <w:rsid w:val="00EC317A"/>
    <w:rsid w:val="00EC348D"/>
    <w:rsid w:val="00EC756F"/>
    <w:rsid w:val="00ED0690"/>
    <w:rsid w:val="00ED0E91"/>
    <w:rsid w:val="00ED0F24"/>
    <w:rsid w:val="00ED1ADE"/>
    <w:rsid w:val="00ED22EC"/>
    <w:rsid w:val="00ED5152"/>
    <w:rsid w:val="00ED5F9B"/>
    <w:rsid w:val="00ED6EAC"/>
    <w:rsid w:val="00EE1424"/>
    <w:rsid w:val="00EE3B4A"/>
    <w:rsid w:val="00EE4458"/>
    <w:rsid w:val="00EE4B1E"/>
    <w:rsid w:val="00EE7786"/>
    <w:rsid w:val="00EE7F85"/>
    <w:rsid w:val="00EF08E5"/>
    <w:rsid w:val="00EF17E4"/>
    <w:rsid w:val="00EF19C2"/>
    <w:rsid w:val="00EF6383"/>
    <w:rsid w:val="00EF6FAD"/>
    <w:rsid w:val="00EF734A"/>
    <w:rsid w:val="00F010AA"/>
    <w:rsid w:val="00F01717"/>
    <w:rsid w:val="00F05D5D"/>
    <w:rsid w:val="00F0609B"/>
    <w:rsid w:val="00F0702C"/>
    <w:rsid w:val="00F11E44"/>
    <w:rsid w:val="00F14E26"/>
    <w:rsid w:val="00F17AD1"/>
    <w:rsid w:val="00F202E2"/>
    <w:rsid w:val="00F23B13"/>
    <w:rsid w:val="00F244CD"/>
    <w:rsid w:val="00F244EC"/>
    <w:rsid w:val="00F24CD4"/>
    <w:rsid w:val="00F26306"/>
    <w:rsid w:val="00F31D4A"/>
    <w:rsid w:val="00F33E2C"/>
    <w:rsid w:val="00F3737A"/>
    <w:rsid w:val="00F373C9"/>
    <w:rsid w:val="00F42885"/>
    <w:rsid w:val="00F434AE"/>
    <w:rsid w:val="00F436B5"/>
    <w:rsid w:val="00F4429B"/>
    <w:rsid w:val="00F44742"/>
    <w:rsid w:val="00F50C9F"/>
    <w:rsid w:val="00F50F98"/>
    <w:rsid w:val="00F54B79"/>
    <w:rsid w:val="00F630BB"/>
    <w:rsid w:val="00F64659"/>
    <w:rsid w:val="00F7005D"/>
    <w:rsid w:val="00F73388"/>
    <w:rsid w:val="00F73E9E"/>
    <w:rsid w:val="00F77FD1"/>
    <w:rsid w:val="00F81401"/>
    <w:rsid w:val="00F8417C"/>
    <w:rsid w:val="00F84B1E"/>
    <w:rsid w:val="00F860C4"/>
    <w:rsid w:val="00F90743"/>
    <w:rsid w:val="00F90CD1"/>
    <w:rsid w:val="00F91FB6"/>
    <w:rsid w:val="00F96F33"/>
    <w:rsid w:val="00F97081"/>
    <w:rsid w:val="00FA19B7"/>
    <w:rsid w:val="00FA2385"/>
    <w:rsid w:val="00FA363A"/>
    <w:rsid w:val="00FA5FFE"/>
    <w:rsid w:val="00FB643B"/>
    <w:rsid w:val="00FC0718"/>
    <w:rsid w:val="00FC189C"/>
    <w:rsid w:val="00FC5F3B"/>
    <w:rsid w:val="00FC6401"/>
    <w:rsid w:val="00FD38AD"/>
    <w:rsid w:val="00FD6259"/>
    <w:rsid w:val="00FD635E"/>
    <w:rsid w:val="00FD7CCE"/>
    <w:rsid w:val="00FE1B23"/>
    <w:rsid w:val="00FE3255"/>
    <w:rsid w:val="00FE6141"/>
    <w:rsid w:val="00FE7DC5"/>
    <w:rsid w:val="00FF101F"/>
    <w:rsid w:val="00FF37D8"/>
    <w:rsid w:val="00FF3E22"/>
    <w:rsid w:val="0106093D"/>
    <w:rsid w:val="01064C15"/>
    <w:rsid w:val="010B1029"/>
    <w:rsid w:val="011633F6"/>
    <w:rsid w:val="012B7F26"/>
    <w:rsid w:val="012D2939"/>
    <w:rsid w:val="012E0C0F"/>
    <w:rsid w:val="01305750"/>
    <w:rsid w:val="01405C2C"/>
    <w:rsid w:val="015679D0"/>
    <w:rsid w:val="015D695B"/>
    <w:rsid w:val="01661B06"/>
    <w:rsid w:val="017005D5"/>
    <w:rsid w:val="01701AB7"/>
    <w:rsid w:val="01806617"/>
    <w:rsid w:val="019A07D1"/>
    <w:rsid w:val="019D73AC"/>
    <w:rsid w:val="01A34C6D"/>
    <w:rsid w:val="01AF5031"/>
    <w:rsid w:val="01BE22AB"/>
    <w:rsid w:val="01CE57B8"/>
    <w:rsid w:val="01D7437D"/>
    <w:rsid w:val="01DC1D2F"/>
    <w:rsid w:val="01E26336"/>
    <w:rsid w:val="01F731B0"/>
    <w:rsid w:val="01FD2CFF"/>
    <w:rsid w:val="02051F1B"/>
    <w:rsid w:val="020F54C6"/>
    <w:rsid w:val="02153322"/>
    <w:rsid w:val="02262C91"/>
    <w:rsid w:val="02286F4A"/>
    <w:rsid w:val="02292212"/>
    <w:rsid w:val="023257E2"/>
    <w:rsid w:val="023575E5"/>
    <w:rsid w:val="023775CB"/>
    <w:rsid w:val="024616C7"/>
    <w:rsid w:val="02520B8C"/>
    <w:rsid w:val="02527117"/>
    <w:rsid w:val="025664BA"/>
    <w:rsid w:val="026060C3"/>
    <w:rsid w:val="026C4404"/>
    <w:rsid w:val="02703D80"/>
    <w:rsid w:val="02790019"/>
    <w:rsid w:val="02793688"/>
    <w:rsid w:val="027A6BEE"/>
    <w:rsid w:val="028C7B6F"/>
    <w:rsid w:val="02A87566"/>
    <w:rsid w:val="02AA1780"/>
    <w:rsid w:val="02AD6EC4"/>
    <w:rsid w:val="02B273F7"/>
    <w:rsid w:val="02B36FAE"/>
    <w:rsid w:val="02B80216"/>
    <w:rsid w:val="02BC1110"/>
    <w:rsid w:val="02BD0A9B"/>
    <w:rsid w:val="02C1531D"/>
    <w:rsid w:val="02C21ABC"/>
    <w:rsid w:val="02C76967"/>
    <w:rsid w:val="02CF23B4"/>
    <w:rsid w:val="02D1343D"/>
    <w:rsid w:val="02D46AC7"/>
    <w:rsid w:val="02D768EE"/>
    <w:rsid w:val="02DB4BFC"/>
    <w:rsid w:val="02DC5D62"/>
    <w:rsid w:val="03023643"/>
    <w:rsid w:val="03196F07"/>
    <w:rsid w:val="031B51F1"/>
    <w:rsid w:val="031E202A"/>
    <w:rsid w:val="03226DE6"/>
    <w:rsid w:val="032B303A"/>
    <w:rsid w:val="03300929"/>
    <w:rsid w:val="03402990"/>
    <w:rsid w:val="034223FB"/>
    <w:rsid w:val="034853E7"/>
    <w:rsid w:val="034C108A"/>
    <w:rsid w:val="03554B8B"/>
    <w:rsid w:val="03653EFA"/>
    <w:rsid w:val="0366397C"/>
    <w:rsid w:val="038A30D6"/>
    <w:rsid w:val="038D556F"/>
    <w:rsid w:val="039259F6"/>
    <w:rsid w:val="039D1F20"/>
    <w:rsid w:val="03A13341"/>
    <w:rsid w:val="03A2514E"/>
    <w:rsid w:val="03A567D4"/>
    <w:rsid w:val="03AB1EF9"/>
    <w:rsid w:val="03AF2A23"/>
    <w:rsid w:val="03B95F41"/>
    <w:rsid w:val="03BC62BC"/>
    <w:rsid w:val="03BD4042"/>
    <w:rsid w:val="03BF75B3"/>
    <w:rsid w:val="03CF3A69"/>
    <w:rsid w:val="03D252FB"/>
    <w:rsid w:val="03D270B5"/>
    <w:rsid w:val="03DB5001"/>
    <w:rsid w:val="03E02752"/>
    <w:rsid w:val="03FC03FF"/>
    <w:rsid w:val="04032712"/>
    <w:rsid w:val="0406746D"/>
    <w:rsid w:val="040811C5"/>
    <w:rsid w:val="040E0F8A"/>
    <w:rsid w:val="041A5DFB"/>
    <w:rsid w:val="041E0E75"/>
    <w:rsid w:val="04287B43"/>
    <w:rsid w:val="042C43D7"/>
    <w:rsid w:val="04324BC4"/>
    <w:rsid w:val="04363B55"/>
    <w:rsid w:val="04365896"/>
    <w:rsid w:val="04393F37"/>
    <w:rsid w:val="043D360B"/>
    <w:rsid w:val="04497152"/>
    <w:rsid w:val="04606EB0"/>
    <w:rsid w:val="046601C9"/>
    <w:rsid w:val="046B19E4"/>
    <w:rsid w:val="04753BC4"/>
    <w:rsid w:val="0494427A"/>
    <w:rsid w:val="04A62792"/>
    <w:rsid w:val="04A73BCE"/>
    <w:rsid w:val="04BE5361"/>
    <w:rsid w:val="04C42DFD"/>
    <w:rsid w:val="04C62902"/>
    <w:rsid w:val="04CC5AB8"/>
    <w:rsid w:val="04CD7FA9"/>
    <w:rsid w:val="04D5720A"/>
    <w:rsid w:val="04D97F84"/>
    <w:rsid w:val="04E7637C"/>
    <w:rsid w:val="04E871DE"/>
    <w:rsid w:val="04EC655D"/>
    <w:rsid w:val="04F757B3"/>
    <w:rsid w:val="04F813A6"/>
    <w:rsid w:val="0514780B"/>
    <w:rsid w:val="05147960"/>
    <w:rsid w:val="051700A3"/>
    <w:rsid w:val="051857C0"/>
    <w:rsid w:val="05194725"/>
    <w:rsid w:val="05295EF5"/>
    <w:rsid w:val="053532A7"/>
    <w:rsid w:val="055102D5"/>
    <w:rsid w:val="05634469"/>
    <w:rsid w:val="056D73D5"/>
    <w:rsid w:val="05711E94"/>
    <w:rsid w:val="057B742C"/>
    <w:rsid w:val="057C2AD8"/>
    <w:rsid w:val="057E6180"/>
    <w:rsid w:val="057E6603"/>
    <w:rsid w:val="05821E2A"/>
    <w:rsid w:val="059F6312"/>
    <w:rsid w:val="05A131E6"/>
    <w:rsid w:val="05A36B46"/>
    <w:rsid w:val="05A467B8"/>
    <w:rsid w:val="05AB0112"/>
    <w:rsid w:val="05BD1679"/>
    <w:rsid w:val="05D13AC9"/>
    <w:rsid w:val="05DD055F"/>
    <w:rsid w:val="05DE71A3"/>
    <w:rsid w:val="05E732EC"/>
    <w:rsid w:val="05EF5589"/>
    <w:rsid w:val="05F11CA1"/>
    <w:rsid w:val="05FC65B4"/>
    <w:rsid w:val="060043AE"/>
    <w:rsid w:val="060366F8"/>
    <w:rsid w:val="06085FBD"/>
    <w:rsid w:val="060E1682"/>
    <w:rsid w:val="06171E71"/>
    <w:rsid w:val="061C0F3F"/>
    <w:rsid w:val="06245B86"/>
    <w:rsid w:val="063202E9"/>
    <w:rsid w:val="064C4A67"/>
    <w:rsid w:val="06512A8D"/>
    <w:rsid w:val="065640ED"/>
    <w:rsid w:val="065C041E"/>
    <w:rsid w:val="06621D3A"/>
    <w:rsid w:val="06630032"/>
    <w:rsid w:val="066F5B43"/>
    <w:rsid w:val="067851AA"/>
    <w:rsid w:val="067D4B43"/>
    <w:rsid w:val="068E1CF4"/>
    <w:rsid w:val="068E294A"/>
    <w:rsid w:val="068F748D"/>
    <w:rsid w:val="06A163F8"/>
    <w:rsid w:val="06A352F2"/>
    <w:rsid w:val="06A37C8C"/>
    <w:rsid w:val="06AF02C5"/>
    <w:rsid w:val="06B34EA6"/>
    <w:rsid w:val="06CC0945"/>
    <w:rsid w:val="06D870D9"/>
    <w:rsid w:val="06E11AE9"/>
    <w:rsid w:val="06E65397"/>
    <w:rsid w:val="06EF7684"/>
    <w:rsid w:val="06F21F49"/>
    <w:rsid w:val="06FB457F"/>
    <w:rsid w:val="0702440A"/>
    <w:rsid w:val="071944BD"/>
    <w:rsid w:val="071C3F75"/>
    <w:rsid w:val="07290C2D"/>
    <w:rsid w:val="072C782E"/>
    <w:rsid w:val="073B63D8"/>
    <w:rsid w:val="074356AE"/>
    <w:rsid w:val="07457914"/>
    <w:rsid w:val="076073F5"/>
    <w:rsid w:val="07623E3B"/>
    <w:rsid w:val="076E22D6"/>
    <w:rsid w:val="076FE513"/>
    <w:rsid w:val="07765981"/>
    <w:rsid w:val="077B0190"/>
    <w:rsid w:val="07837DD6"/>
    <w:rsid w:val="07866014"/>
    <w:rsid w:val="07895089"/>
    <w:rsid w:val="07913BD9"/>
    <w:rsid w:val="079F5EDE"/>
    <w:rsid w:val="07A35E57"/>
    <w:rsid w:val="07B246FA"/>
    <w:rsid w:val="07B56FC4"/>
    <w:rsid w:val="07BA6FB5"/>
    <w:rsid w:val="07BF737D"/>
    <w:rsid w:val="07C11735"/>
    <w:rsid w:val="07DF4042"/>
    <w:rsid w:val="07E10D86"/>
    <w:rsid w:val="07E44894"/>
    <w:rsid w:val="07EA315B"/>
    <w:rsid w:val="07EC322F"/>
    <w:rsid w:val="07F0164B"/>
    <w:rsid w:val="07F06EC7"/>
    <w:rsid w:val="07F83998"/>
    <w:rsid w:val="07FB6BDB"/>
    <w:rsid w:val="07FD234A"/>
    <w:rsid w:val="08006C8F"/>
    <w:rsid w:val="08015E6D"/>
    <w:rsid w:val="08063DD4"/>
    <w:rsid w:val="08083670"/>
    <w:rsid w:val="08243A74"/>
    <w:rsid w:val="08250D6A"/>
    <w:rsid w:val="083138E6"/>
    <w:rsid w:val="0837592D"/>
    <w:rsid w:val="0841059F"/>
    <w:rsid w:val="0841536A"/>
    <w:rsid w:val="08440793"/>
    <w:rsid w:val="084D3E32"/>
    <w:rsid w:val="084D5CB6"/>
    <w:rsid w:val="08524964"/>
    <w:rsid w:val="085B609B"/>
    <w:rsid w:val="08673CA7"/>
    <w:rsid w:val="08691747"/>
    <w:rsid w:val="08721614"/>
    <w:rsid w:val="08763275"/>
    <w:rsid w:val="08765043"/>
    <w:rsid w:val="087A2373"/>
    <w:rsid w:val="0880275D"/>
    <w:rsid w:val="08816100"/>
    <w:rsid w:val="08883FB1"/>
    <w:rsid w:val="088862CA"/>
    <w:rsid w:val="088F0965"/>
    <w:rsid w:val="08907244"/>
    <w:rsid w:val="0895062F"/>
    <w:rsid w:val="08A63B0C"/>
    <w:rsid w:val="08AD5461"/>
    <w:rsid w:val="08B0428D"/>
    <w:rsid w:val="08BB5AA2"/>
    <w:rsid w:val="08BE128C"/>
    <w:rsid w:val="08CA4CBF"/>
    <w:rsid w:val="08CD2FC0"/>
    <w:rsid w:val="08D531AF"/>
    <w:rsid w:val="08D6382C"/>
    <w:rsid w:val="08D849AE"/>
    <w:rsid w:val="08D945CD"/>
    <w:rsid w:val="08DC2D84"/>
    <w:rsid w:val="08E245D5"/>
    <w:rsid w:val="08E36E96"/>
    <w:rsid w:val="08EB5691"/>
    <w:rsid w:val="08F0218C"/>
    <w:rsid w:val="08F403BA"/>
    <w:rsid w:val="09003BFD"/>
    <w:rsid w:val="0902481A"/>
    <w:rsid w:val="090772A7"/>
    <w:rsid w:val="090B72F2"/>
    <w:rsid w:val="090E2E15"/>
    <w:rsid w:val="090F7F7C"/>
    <w:rsid w:val="091E7219"/>
    <w:rsid w:val="092213C6"/>
    <w:rsid w:val="092366C4"/>
    <w:rsid w:val="092C72E3"/>
    <w:rsid w:val="0939342B"/>
    <w:rsid w:val="0941019A"/>
    <w:rsid w:val="094C3BE3"/>
    <w:rsid w:val="09536124"/>
    <w:rsid w:val="09541709"/>
    <w:rsid w:val="0955080F"/>
    <w:rsid w:val="09593A9F"/>
    <w:rsid w:val="09645A02"/>
    <w:rsid w:val="098A5581"/>
    <w:rsid w:val="099140BE"/>
    <w:rsid w:val="09A25767"/>
    <w:rsid w:val="09B12612"/>
    <w:rsid w:val="09B46130"/>
    <w:rsid w:val="09B56815"/>
    <w:rsid w:val="09BF61D9"/>
    <w:rsid w:val="09C36B49"/>
    <w:rsid w:val="09C45C9D"/>
    <w:rsid w:val="09C505C3"/>
    <w:rsid w:val="09F23A7B"/>
    <w:rsid w:val="09F3671F"/>
    <w:rsid w:val="09F56D84"/>
    <w:rsid w:val="09F77876"/>
    <w:rsid w:val="09F81478"/>
    <w:rsid w:val="09FE5682"/>
    <w:rsid w:val="0A003406"/>
    <w:rsid w:val="0A011EB2"/>
    <w:rsid w:val="0A0A3744"/>
    <w:rsid w:val="0A4B6154"/>
    <w:rsid w:val="0A546A76"/>
    <w:rsid w:val="0A562755"/>
    <w:rsid w:val="0A597447"/>
    <w:rsid w:val="0A60609A"/>
    <w:rsid w:val="0A635139"/>
    <w:rsid w:val="0A6773DE"/>
    <w:rsid w:val="0A6C227A"/>
    <w:rsid w:val="0A720984"/>
    <w:rsid w:val="0A72235E"/>
    <w:rsid w:val="0A786243"/>
    <w:rsid w:val="0A7F3265"/>
    <w:rsid w:val="0A847BB0"/>
    <w:rsid w:val="0A891EBF"/>
    <w:rsid w:val="0A8C6323"/>
    <w:rsid w:val="0A90016A"/>
    <w:rsid w:val="0A9A036B"/>
    <w:rsid w:val="0AA12F1B"/>
    <w:rsid w:val="0AA334F7"/>
    <w:rsid w:val="0AAD038E"/>
    <w:rsid w:val="0ABA6F3A"/>
    <w:rsid w:val="0ACC2AD2"/>
    <w:rsid w:val="0ADB56B3"/>
    <w:rsid w:val="0AE108A7"/>
    <w:rsid w:val="0AF67B2D"/>
    <w:rsid w:val="0B087C6D"/>
    <w:rsid w:val="0B0964B9"/>
    <w:rsid w:val="0B1D0744"/>
    <w:rsid w:val="0B1E10CD"/>
    <w:rsid w:val="0B232A54"/>
    <w:rsid w:val="0B2A37E6"/>
    <w:rsid w:val="0B335A38"/>
    <w:rsid w:val="0B401A57"/>
    <w:rsid w:val="0B48636E"/>
    <w:rsid w:val="0B505160"/>
    <w:rsid w:val="0B527EC7"/>
    <w:rsid w:val="0B6A3244"/>
    <w:rsid w:val="0B79095D"/>
    <w:rsid w:val="0BA041BF"/>
    <w:rsid w:val="0BAB2E26"/>
    <w:rsid w:val="0BAD28E2"/>
    <w:rsid w:val="0BAF063A"/>
    <w:rsid w:val="0BC432BD"/>
    <w:rsid w:val="0BC47C2C"/>
    <w:rsid w:val="0BD434EE"/>
    <w:rsid w:val="0BD7074F"/>
    <w:rsid w:val="0BDD7FAE"/>
    <w:rsid w:val="0BE3690A"/>
    <w:rsid w:val="0BEC44D3"/>
    <w:rsid w:val="0BF2354C"/>
    <w:rsid w:val="0BF3019F"/>
    <w:rsid w:val="0BF403EF"/>
    <w:rsid w:val="0BFA4C37"/>
    <w:rsid w:val="0BFB56CF"/>
    <w:rsid w:val="0C005F3A"/>
    <w:rsid w:val="0C0242BA"/>
    <w:rsid w:val="0C05114A"/>
    <w:rsid w:val="0C1E0421"/>
    <w:rsid w:val="0C1F4440"/>
    <w:rsid w:val="0C2E3A10"/>
    <w:rsid w:val="0C4026ED"/>
    <w:rsid w:val="0C445813"/>
    <w:rsid w:val="0C4548C9"/>
    <w:rsid w:val="0C476189"/>
    <w:rsid w:val="0C481E24"/>
    <w:rsid w:val="0C4B5C57"/>
    <w:rsid w:val="0C4C2AA9"/>
    <w:rsid w:val="0C536C91"/>
    <w:rsid w:val="0C5B473C"/>
    <w:rsid w:val="0C6249DF"/>
    <w:rsid w:val="0C765F80"/>
    <w:rsid w:val="0C947702"/>
    <w:rsid w:val="0CA97771"/>
    <w:rsid w:val="0CAB14CD"/>
    <w:rsid w:val="0CB204D4"/>
    <w:rsid w:val="0CB4243E"/>
    <w:rsid w:val="0CC4567C"/>
    <w:rsid w:val="0CCD26FF"/>
    <w:rsid w:val="0CCF3405"/>
    <w:rsid w:val="0CE563B8"/>
    <w:rsid w:val="0CE74A51"/>
    <w:rsid w:val="0CF254AE"/>
    <w:rsid w:val="0D020A0B"/>
    <w:rsid w:val="0D08390D"/>
    <w:rsid w:val="0D0A49FF"/>
    <w:rsid w:val="0D1150F2"/>
    <w:rsid w:val="0D2F72CB"/>
    <w:rsid w:val="0D410388"/>
    <w:rsid w:val="0D484854"/>
    <w:rsid w:val="0D5D6E46"/>
    <w:rsid w:val="0D5F7D00"/>
    <w:rsid w:val="0D7C4548"/>
    <w:rsid w:val="0D8A0A5C"/>
    <w:rsid w:val="0D8E63B4"/>
    <w:rsid w:val="0D977340"/>
    <w:rsid w:val="0D9C5FD5"/>
    <w:rsid w:val="0DA069C2"/>
    <w:rsid w:val="0DA1171A"/>
    <w:rsid w:val="0DA2531E"/>
    <w:rsid w:val="0DA6583B"/>
    <w:rsid w:val="0DD37352"/>
    <w:rsid w:val="0DD82912"/>
    <w:rsid w:val="0DE15C49"/>
    <w:rsid w:val="0DF7173A"/>
    <w:rsid w:val="0DF91E0E"/>
    <w:rsid w:val="0DFA69AA"/>
    <w:rsid w:val="0DFC4B3F"/>
    <w:rsid w:val="0E084888"/>
    <w:rsid w:val="0E106B5F"/>
    <w:rsid w:val="0E2266CA"/>
    <w:rsid w:val="0E236E8B"/>
    <w:rsid w:val="0E2B5E8F"/>
    <w:rsid w:val="0E2E3C4B"/>
    <w:rsid w:val="0E37672C"/>
    <w:rsid w:val="0E39045D"/>
    <w:rsid w:val="0E3D3ECF"/>
    <w:rsid w:val="0E3E664F"/>
    <w:rsid w:val="0E3E678A"/>
    <w:rsid w:val="0E511C4A"/>
    <w:rsid w:val="0E524FC3"/>
    <w:rsid w:val="0E574590"/>
    <w:rsid w:val="0E5912AE"/>
    <w:rsid w:val="0E5915DF"/>
    <w:rsid w:val="0E602B5F"/>
    <w:rsid w:val="0E675555"/>
    <w:rsid w:val="0E6F0323"/>
    <w:rsid w:val="0E7258C9"/>
    <w:rsid w:val="0E7A3087"/>
    <w:rsid w:val="0E7C4654"/>
    <w:rsid w:val="0E7E09F4"/>
    <w:rsid w:val="0E7F540B"/>
    <w:rsid w:val="0E857F1E"/>
    <w:rsid w:val="0E8772DF"/>
    <w:rsid w:val="0E925DBF"/>
    <w:rsid w:val="0EA57225"/>
    <w:rsid w:val="0EAD7EC9"/>
    <w:rsid w:val="0EBD4843"/>
    <w:rsid w:val="0EBF47A1"/>
    <w:rsid w:val="0EC659C7"/>
    <w:rsid w:val="0ED34C0E"/>
    <w:rsid w:val="0EDE0A91"/>
    <w:rsid w:val="0EE85C38"/>
    <w:rsid w:val="0F022971"/>
    <w:rsid w:val="0F127160"/>
    <w:rsid w:val="0F150469"/>
    <w:rsid w:val="0F1A71DC"/>
    <w:rsid w:val="0F220536"/>
    <w:rsid w:val="0F2A1E9F"/>
    <w:rsid w:val="0F432045"/>
    <w:rsid w:val="0F4743A2"/>
    <w:rsid w:val="0F4BB55E"/>
    <w:rsid w:val="0F4D7AAC"/>
    <w:rsid w:val="0F5507EB"/>
    <w:rsid w:val="0F5A2A92"/>
    <w:rsid w:val="0F5F2119"/>
    <w:rsid w:val="0F671996"/>
    <w:rsid w:val="0F684E2A"/>
    <w:rsid w:val="0F6A7146"/>
    <w:rsid w:val="0F6E653D"/>
    <w:rsid w:val="0F775845"/>
    <w:rsid w:val="0F8571AF"/>
    <w:rsid w:val="0F8E0749"/>
    <w:rsid w:val="0F9113B5"/>
    <w:rsid w:val="0F9242C9"/>
    <w:rsid w:val="0F927A28"/>
    <w:rsid w:val="0F96416C"/>
    <w:rsid w:val="0F9D3D50"/>
    <w:rsid w:val="0F9F34A3"/>
    <w:rsid w:val="0FAA75AA"/>
    <w:rsid w:val="0FAA9AE8"/>
    <w:rsid w:val="0FAD0DCD"/>
    <w:rsid w:val="0FCBDEDC"/>
    <w:rsid w:val="0FCC704B"/>
    <w:rsid w:val="0FD24841"/>
    <w:rsid w:val="0FD3260A"/>
    <w:rsid w:val="0FD3373F"/>
    <w:rsid w:val="0FE17445"/>
    <w:rsid w:val="0FE2456F"/>
    <w:rsid w:val="0FE61D07"/>
    <w:rsid w:val="0FED7751"/>
    <w:rsid w:val="0FF464D7"/>
    <w:rsid w:val="0FF7844D"/>
    <w:rsid w:val="0FF8290D"/>
    <w:rsid w:val="0FFE60C8"/>
    <w:rsid w:val="0FFF7604"/>
    <w:rsid w:val="100509C4"/>
    <w:rsid w:val="10090F42"/>
    <w:rsid w:val="1013614E"/>
    <w:rsid w:val="101452D5"/>
    <w:rsid w:val="10221D9D"/>
    <w:rsid w:val="10237961"/>
    <w:rsid w:val="10246C69"/>
    <w:rsid w:val="10284C2D"/>
    <w:rsid w:val="10292D4B"/>
    <w:rsid w:val="102B6300"/>
    <w:rsid w:val="102F1CEA"/>
    <w:rsid w:val="10336851"/>
    <w:rsid w:val="104358C2"/>
    <w:rsid w:val="106165A8"/>
    <w:rsid w:val="10637A13"/>
    <w:rsid w:val="106B59AA"/>
    <w:rsid w:val="106B6A55"/>
    <w:rsid w:val="107329B7"/>
    <w:rsid w:val="10771710"/>
    <w:rsid w:val="10797237"/>
    <w:rsid w:val="10916875"/>
    <w:rsid w:val="1096239D"/>
    <w:rsid w:val="10A10DEE"/>
    <w:rsid w:val="10A409B3"/>
    <w:rsid w:val="10AE483E"/>
    <w:rsid w:val="10B61C5A"/>
    <w:rsid w:val="10BD1390"/>
    <w:rsid w:val="10C95A3B"/>
    <w:rsid w:val="10D80FC7"/>
    <w:rsid w:val="10DB57FB"/>
    <w:rsid w:val="10DC328E"/>
    <w:rsid w:val="10E409E3"/>
    <w:rsid w:val="10E40A86"/>
    <w:rsid w:val="10EB3F45"/>
    <w:rsid w:val="10EF25E7"/>
    <w:rsid w:val="10F44A48"/>
    <w:rsid w:val="111C4155"/>
    <w:rsid w:val="11234AF1"/>
    <w:rsid w:val="112436B1"/>
    <w:rsid w:val="11264DB2"/>
    <w:rsid w:val="11286280"/>
    <w:rsid w:val="112A6AD7"/>
    <w:rsid w:val="112C24FB"/>
    <w:rsid w:val="1134093A"/>
    <w:rsid w:val="11421D1E"/>
    <w:rsid w:val="11544F6F"/>
    <w:rsid w:val="116A3E4B"/>
    <w:rsid w:val="11722E1F"/>
    <w:rsid w:val="1186272B"/>
    <w:rsid w:val="119429BE"/>
    <w:rsid w:val="11982419"/>
    <w:rsid w:val="119D6240"/>
    <w:rsid w:val="119F6F66"/>
    <w:rsid w:val="11AB2D4F"/>
    <w:rsid w:val="11AE3DC1"/>
    <w:rsid w:val="11AE59F9"/>
    <w:rsid w:val="11AE609F"/>
    <w:rsid w:val="11B230F4"/>
    <w:rsid w:val="11BD57E9"/>
    <w:rsid w:val="11CD00E8"/>
    <w:rsid w:val="11D36E90"/>
    <w:rsid w:val="11D711F7"/>
    <w:rsid w:val="11D73D2B"/>
    <w:rsid w:val="11DD343A"/>
    <w:rsid w:val="11E15093"/>
    <w:rsid w:val="11E21237"/>
    <w:rsid w:val="11E61E3E"/>
    <w:rsid w:val="11E85A73"/>
    <w:rsid w:val="11ED78D3"/>
    <w:rsid w:val="11FE0F97"/>
    <w:rsid w:val="12042B11"/>
    <w:rsid w:val="12057A3E"/>
    <w:rsid w:val="12107954"/>
    <w:rsid w:val="1226650A"/>
    <w:rsid w:val="12394993"/>
    <w:rsid w:val="124675EC"/>
    <w:rsid w:val="124971DA"/>
    <w:rsid w:val="1256427D"/>
    <w:rsid w:val="125815FE"/>
    <w:rsid w:val="1258314D"/>
    <w:rsid w:val="125D153B"/>
    <w:rsid w:val="12642DA6"/>
    <w:rsid w:val="12671416"/>
    <w:rsid w:val="126D4F6D"/>
    <w:rsid w:val="127F48AC"/>
    <w:rsid w:val="127FB8E8"/>
    <w:rsid w:val="128B76AE"/>
    <w:rsid w:val="128D0B39"/>
    <w:rsid w:val="12930D97"/>
    <w:rsid w:val="129A7C57"/>
    <w:rsid w:val="129F1402"/>
    <w:rsid w:val="12A34BA5"/>
    <w:rsid w:val="12AD1575"/>
    <w:rsid w:val="12BE0FA3"/>
    <w:rsid w:val="12D270D2"/>
    <w:rsid w:val="12D84350"/>
    <w:rsid w:val="12DF6E0C"/>
    <w:rsid w:val="12E108C8"/>
    <w:rsid w:val="12EE3BF0"/>
    <w:rsid w:val="12F83606"/>
    <w:rsid w:val="12FE2F81"/>
    <w:rsid w:val="130C4108"/>
    <w:rsid w:val="13105306"/>
    <w:rsid w:val="13144FF5"/>
    <w:rsid w:val="13167E5E"/>
    <w:rsid w:val="131C33EA"/>
    <w:rsid w:val="133D4705"/>
    <w:rsid w:val="133D6D3F"/>
    <w:rsid w:val="13620C40"/>
    <w:rsid w:val="13876F08"/>
    <w:rsid w:val="139252C8"/>
    <w:rsid w:val="139E6C17"/>
    <w:rsid w:val="139EBC8E"/>
    <w:rsid w:val="13AC7A92"/>
    <w:rsid w:val="13AE4ED0"/>
    <w:rsid w:val="13BA6E70"/>
    <w:rsid w:val="13BC0EB8"/>
    <w:rsid w:val="13C72BFD"/>
    <w:rsid w:val="13CC63C4"/>
    <w:rsid w:val="13D5117A"/>
    <w:rsid w:val="13F81257"/>
    <w:rsid w:val="14043553"/>
    <w:rsid w:val="140E08D0"/>
    <w:rsid w:val="14145118"/>
    <w:rsid w:val="14186935"/>
    <w:rsid w:val="14187694"/>
    <w:rsid w:val="14264181"/>
    <w:rsid w:val="14347A6E"/>
    <w:rsid w:val="144D1312"/>
    <w:rsid w:val="145D68A1"/>
    <w:rsid w:val="14620F68"/>
    <w:rsid w:val="14653D2E"/>
    <w:rsid w:val="146A74E5"/>
    <w:rsid w:val="146E5A37"/>
    <w:rsid w:val="14726477"/>
    <w:rsid w:val="14732197"/>
    <w:rsid w:val="14733DB3"/>
    <w:rsid w:val="1481508C"/>
    <w:rsid w:val="148A0DDF"/>
    <w:rsid w:val="149004BD"/>
    <w:rsid w:val="14A1708F"/>
    <w:rsid w:val="14A37B16"/>
    <w:rsid w:val="14BE6DFB"/>
    <w:rsid w:val="14CA103D"/>
    <w:rsid w:val="14D7277E"/>
    <w:rsid w:val="14DA2260"/>
    <w:rsid w:val="14E11B87"/>
    <w:rsid w:val="14F350A8"/>
    <w:rsid w:val="15022CBC"/>
    <w:rsid w:val="15122AF1"/>
    <w:rsid w:val="15291EDE"/>
    <w:rsid w:val="152F3AE5"/>
    <w:rsid w:val="15350B13"/>
    <w:rsid w:val="15411BFE"/>
    <w:rsid w:val="15464320"/>
    <w:rsid w:val="154D0662"/>
    <w:rsid w:val="155B5E94"/>
    <w:rsid w:val="156E1BFB"/>
    <w:rsid w:val="156FCB21"/>
    <w:rsid w:val="15764BA7"/>
    <w:rsid w:val="15833CB1"/>
    <w:rsid w:val="158F2D8E"/>
    <w:rsid w:val="159854F5"/>
    <w:rsid w:val="15A13C3B"/>
    <w:rsid w:val="15AB055C"/>
    <w:rsid w:val="15B45C43"/>
    <w:rsid w:val="15C233C4"/>
    <w:rsid w:val="15CA6969"/>
    <w:rsid w:val="15D31197"/>
    <w:rsid w:val="15DE578C"/>
    <w:rsid w:val="15DF6BE8"/>
    <w:rsid w:val="15EC3A86"/>
    <w:rsid w:val="15F01ACE"/>
    <w:rsid w:val="15F27B8E"/>
    <w:rsid w:val="15FFE926"/>
    <w:rsid w:val="16066B25"/>
    <w:rsid w:val="160B07B6"/>
    <w:rsid w:val="162F1CEE"/>
    <w:rsid w:val="163244D2"/>
    <w:rsid w:val="163F4E4B"/>
    <w:rsid w:val="16554519"/>
    <w:rsid w:val="165E1DD1"/>
    <w:rsid w:val="16676D4D"/>
    <w:rsid w:val="16771E60"/>
    <w:rsid w:val="167F4EDA"/>
    <w:rsid w:val="168769DB"/>
    <w:rsid w:val="168F4FBD"/>
    <w:rsid w:val="16984AAA"/>
    <w:rsid w:val="16986C19"/>
    <w:rsid w:val="169F2EC2"/>
    <w:rsid w:val="16A843D2"/>
    <w:rsid w:val="16A85EB3"/>
    <w:rsid w:val="16B03286"/>
    <w:rsid w:val="16BC2C91"/>
    <w:rsid w:val="16BF426D"/>
    <w:rsid w:val="16C12D97"/>
    <w:rsid w:val="16C854A6"/>
    <w:rsid w:val="16CE4514"/>
    <w:rsid w:val="16CE7486"/>
    <w:rsid w:val="16D2182C"/>
    <w:rsid w:val="16D52840"/>
    <w:rsid w:val="16D72E9E"/>
    <w:rsid w:val="16DB5277"/>
    <w:rsid w:val="16DD47C5"/>
    <w:rsid w:val="16DD6DDC"/>
    <w:rsid w:val="16E27E30"/>
    <w:rsid w:val="16E900BE"/>
    <w:rsid w:val="16ED0638"/>
    <w:rsid w:val="16F27914"/>
    <w:rsid w:val="16F5E76D"/>
    <w:rsid w:val="16F76245"/>
    <w:rsid w:val="16FE401E"/>
    <w:rsid w:val="16FF6676"/>
    <w:rsid w:val="17034323"/>
    <w:rsid w:val="170C2704"/>
    <w:rsid w:val="1710419F"/>
    <w:rsid w:val="17154928"/>
    <w:rsid w:val="171C43A5"/>
    <w:rsid w:val="172C19B9"/>
    <w:rsid w:val="173821B5"/>
    <w:rsid w:val="17446E4C"/>
    <w:rsid w:val="17456578"/>
    <w:rsid w:val="17471E3D"/>
    <w:rsid w:val="174F2ABE"/>
    <w:rsid w:val="174F4642"/>
    <w:rsid w:val="1751754A"/>
    <w:rsid w:val="1757778C"/>
    <w:rsid w:val="175B5935"/>
    <w:rsid w:val="175D785A"/>
    <w:rsid w:val="175E0A7D"/>
    <w:rsid w:val="176255E9"/>
    <w:rsid w:val="176D37F9"/>
    <w:rsid w:val="176D387F"/>
    <w:rsid w:val="17748196"/>
    <w:rsid w:val="177B3A47"/>
    <w:rsid w:val="1782293A"/>
    <w:rsid w:val="17923240"/>
    <w:rsid w:val="17996410"/>
    <w:rsid w:val="17AC260B"/>
    <w:rsid w:val="17AF353E"/>
    <w:rsid w:val="17C355BE"/>
    <w:rsid w:val="17D66AB5"/>
    <w:rsid w:val="17D703B6"/>
    <w:rsid w:val="17DD454F"/>
    <w:rsid w:val="17DF5400"/>
    <w:rsid w:val="17E37F0D"/>
    <w:rsid w:val="17E68FBA"/>
    <w:rsid w:val="17E73B26"/>
    <w:rsid w:val="17F7B551"/>
    <w:rsid w:val="17FA595F"/>
    <w:rsid w:val="17FD23F0"/>
    <w:rsid w:val="17FD2B18"/>
    <w:rsid w:val="17FFA1F2"/>
    <w:rsid w:val="180418F6"/>
    <w:rsid w:val="180768D5"/>
    <w:rsid w:val="180A1510"/>
    <w:rsid w:val="18196327"/>
    <w:rsid w:val="183527B2"/>
    <w:rsid w:val="18356139"/>
    <w:rsid w:val="183E5FD8"/>
    <w:rsid w:val="18432F7A"/>
    <w:rsid w:val="184525C8"/>
    <w:rsid w:val="184A1973"/>
    <w:rsid w:val="184C6FDF"/>
    <w:rsid w:val="184E2E94"/>
    <w:rsid w:val="185626F1"/>
    <w:rsid w:val="18562D69"/>
    <w:rsid w:val="186024B5"/>
    <w:rsid w:val="1865594C"/>
    <w:rsid w:val="186A47B7"/>
    <w:rsid w:val="18812577"/>
    <w:rsid w:val="189E3211"/>
    <w:rsid w:val="18AF71F4"/>
    <w:rsid w:val="18B23F68"/>
    <w:rsid w:val="18B60043"/>
    <w:rsid w:val="18CE6A97"/>
    <w:rsid w:val="18D3499A"/>
    <w:rsid w:val="190A6386"/>
    <w:rsid w:val="190A7C7D"/>
    <w:rsid w:val="190D5776"/>
    <w:rsid w:val="1915363A"/>
    <w:rsid w:val="191A1BEF"/>
    <w:rsid w:val="191B2CB2"/>
    <w:rsid w:val="192154A2"/>
    <w:rsid w:val="19326EF6"/>
    <w:rsid w:val="193E7F65"/>
    <w:rsid w:val="19481E9C"/>
    <w:rsid w:val="194D1260"/>
    <w:rsid w:val="194E2E27"/>
    <w:rsid w:val="19675E4C"/>
    <w:rsid w:val="197A487A"/>
    <w:rsid w:val="197E5EFA"/>
    <w:rsid w:val="1983239B"/>
    <w:rsid w:val="19885491"/>
    <w:rsid w:val="198A4263"/>
    <w:rsid w:val="198F0F46"/>
    <w:rsid w:val="1994242E"/>
    <w:rsid w:val="19AA2E0E"/>
    <w:rsid w:val="19B117EF"/>
    <w:rsid w:val="19B3271A"/>
    <w:rsid w:val="19B4722D"/>
    <w:rsid w:val="19C327C9"/>
    <w:rsid w:val="19C40C04"/>
    <w:rsid w:val="19CB08BC"/>
    <w:rsid w:val="19CB7817"/>
    <w:rsid w:val="19E4516E"/>
    <w:rsid w:val="19E63341"/>
    <w:rsid w:val="1A051B3B"/>
    <w:rsid w:val="1A1C6008"/>
    <w:rsid w:val="1A2215EA"/>
    <w:rsid w:val="1A2C762F"/>
    <w:rsid w:val="1A2E14B9"/>
    <w:rsid w:val="1A316B4C"/>
    <w:rsid w:val="1A3336A6"/>
    <w:rsid w:val="1A3366A8"/>
    <w:rsid w:val="1A367D3B"/>
    <w:rsid w:val="1A3B62E6"/>
    <w:rsid w:val="1A5C72C5"/>
    <w:rsid w:val="1A6B4094"/>
    <w:rsid w:val="1A6C2727"/>
    <w:rsid w:val="1A6D2481"/>
    <w:rsid w:val="1A8C49DC"/>
    <w:rsid w:val="1A8D41D1"/>
    <w:rsid w:val="1A94365F"/>
    <w:rsid w:val="1A957D2D"/>
    <w:rsid w:val="1A9B0E84"/>
    <w:rsid w:val="1AA516EC"/>
    <w:rsid w:val="1AAC259E"/>
    <w:rsid w:val="1AAE15FB"/>
    <w:rsid w:val="1ABF97C2"/>
    <w:rsid w:val="1AC8009F"/>
    <w:rsid w:val="1AD50EFC"/>
    <w:rsid w:val="1AD75285"/>
    <w:rsid w:val="1AF07AC0"/>
    <w:rsid w:val="1AF41611"/>
    <w:rsid w:val="1AF9E1F2"/>
    <w:rsid w:val="1B09260E"/>
    <w:rsid w:val="1B1C1176"/>
    <w:rsid w:val="1B4D4D09"/>
    <w:rsid w:val="1B60742D"/>
    <w:rsid w:val="1B6B74CD"/>
    <w:rsid w:val="1B707488"/>
    <w:rsid w:val="1B867F05"/>
    <w:rsid w:val="1B87D252"/>
    <w:rsid w:val="1B8D377C"/>
    <w:rsid w:val="1B934B84"/>
    <w:rsid w:val="1B946DCE"/>
    <w:rsid w:val="1BAF6202"/>
    <w:rsid w:val="1BB849D1"/>
    <w:rsid w:val="1BBE027C"/>
    <w:rsid w:val="1BCD2413"/>
    <w:rsid w:val="1BD31014"/>
    <w:rsid w:val="1BD955CB"/>
    <w:rsid w:val="1BE61635"/>
    <w:rsid w:val="1BEC40E3"/>
    <w:rsid w:val="1BF9F388"/>
    <w:rsid w:val="1C0249FB"/>
    <w:rsid w:val="1C080AC3"/>
    <w:rsid w:val="1C1324E8"/>
    <w:rsid w:val="1C176439"/>
    <w:rsid w:val="1C185A20"/>
    <w:rsid w:val="1C1E520B"/>
    <w:rsid w:val="1C221AC3"/>
    <w:rsid w:val="1C2269D4"/>
    <w:rsid w:val="1C2737EB"/>
    <w:rsid w:val="1C2F5AF0"/>
    <w:rsid w:val="1C323B7F"/>
    <w:rsid w:val="1C391866"/>
    <w:rsid w:val="1C4B26DE"/>
    <w:rsid w:val="1C6F61CF"/>
    <w:rsid w:val="1C7031CD"/>
    <w:rsid w:val="1C7226AB"/>
    <w:rsid w:val="1C7B4050"/>
    <w:rsid w:val="1C7F29D0"/>
    <w:rsid w:val="1C805F99"/>
    <w:rsid w:val="1C8279B6"/>
    <w:rsid w:val="1C8317BF"/>
    <w:rsid w:val="1C88670A"/>
    <w:rsid w:val="1C92661C"/>
    <w:rsid w:val="1C994504"/>
    <w:rsid w:val="1C9F5137"/>
    <w:rsid w:val="1CA650B7"/>
    <w:rsid w:val="1CC545D0"/>
    <w:rsid w:val="1CD06430"/>
    <w:rsid w:val="1CD10E1F"/>
    <w:rsid w:val="1CE47693"/>
    <w:rsid w:val="1CE740E8"/>
    <w:rsid w:val="1CEA6736"/>
    <w:rsid w:val="1CF56AE8"/>
    <w:rsid w:val="1D125917"/>
    <w:rsid w:val="1D166CA8"/>
    <w:rsid w:val="1D230C56"/>
    <w:rsid w:val="1D2A768E"/>
    <w:rsid w:val="1D2C01F8"/>
    <w:rsid w:val="1D4B3D40"/>
    <w:rsid w:val="1D563005"/>
    <w:rsid w:val="1D6D0B19"/>
    <w:rsid w:val="1D6D4BD7"/>
    <w:rsid w:val="1D6E0D05"/>
    <w:rsid w:val="1D7719AB"/>
    <w:rsid w:val="1D80569E"/>
    <w:rsid w:val="1D806A10"/>
    <w:rsid w:val="1D8A37E8"/>
    <w:rsid w:val="1D8A6934"/>
    <w:rsid w:val="1D990F18"/>
    <w:rsid w:val="1D9F6B9D"/>
    <w:rsid w:val="1DA5166B"/>
    <w:rsid w:val="1DB04ED9"/>
    <w:rsid w:val="1DB65867"/>
    <w:rsid w:val="1DC67C66"/>
    <w:rsid w:val="1DC757FA"/>
    <w:rsid w:val="1DC86A02"/>
    <w:rsid w:val="1DCD584B"/>
    <w:rsid w:val="1DD3320E"/>
    <w:rsid w:val="1DDBF284"/>
    <w:rsid w:val="1DDC0E05"/>
    <w:rsid w:val="1DDC1230"/>
    <w:rsid w:val="1DE5287F"/>
    <w:rsid w:val="1DFF4D3F"/>
    <w:rsid w:val="1E052CB7"/>
    <w:rsid w:val="1E0D1636"/>
    <w:rsid w:val="1E0D2E95"/>
    <w:rsid w:val="1E114F52"/>
    <w:rsid w:val="1E124827"/>
    <w:rsid w:val="1E1643BA"/>
    <w:rsid w:val="1E191EE4"/>
    <w:rsid w:val="1E1E01E5"/>
    <w:rsid w:val="1E1F093E"/>
    <w:rsid w:val="1E223961"/>
    <w:rsid w:val="1E25012B"/>
    <w:rsid w:val="1E2937D6"/>
    <w:rsid w:val="1E2A6BB3"/>
    <w:rsid w:val="1E2E06B0"/>
    <w:rsid w:val="1E3C4B18"/>
    <w:rsid w:val="1E472722"/>
    <w:rsid w:val="1E4E0104"/>
    <w:rsid w:val="1E512FDD"/>
    <w:rsid w:val="1E5370E8"/>
    <w:rsid w:val="1E650DFA"/>
    <w:rsid w:val="1E671A96"/>
    <w:rsid w:val="1E691831"/>
    <w:rsid w:val="1E6A5B73"/>
    <w:rsid w:val="1E74728F"/>
    <w:rsid w:val="1E8B0AED"/>
    <w:rsid w:val="1E9D2342"/>
    <w:rsid w:val="1EA27958"/>
    <w:rsid w:val="1EB14180"/>
    <w:rsid w:val="1EB65864"/>
    <w:rsid w:val="1EC51BBD"/>
    <w:rsid w:val="1EC7F6A6"/>
    <w:rsid w:val="1EC94D1A"/>
    <w:rsid w:val="1ED13989"/>
    <w:rsid w:val="1EE35D56"/>
    <w:rsid w:val="1EE430AE"/>
    <w:rsid w:val="1EE674B8"/>
    <w:rsid w:val="1EF2570D"/>
    <w:rsid w:val="1EF5095F"/>
    <w:rsid w:val="1EFD31F9"/>
    <w:rsid w:val="1EFE308C"/>
    <w:rsid w:val="1EFE4D01"/>
    <w:rsid w:val="1EFFA9A7"/>
    <w:rsid w:val="1F003A6A"/>
    <w:rsid w:val="1F016572"/>
    <w:rsid w:val="1F295116"/>
    <w:rsid w:val="1F2E4398"/>
    <w:rsid w:val="1F37C78F"/>
    <w:rsid w:val="1F463DDE"/>
    <w:rsid w:val="1F4B4179"/>
    <w:rsid w:val="1F572534"/>
    <w:rsid w:val="1F5DF957"/>
    <w:rsid w:val="1F62AD90"/>
    <w:rsid w:val="1F6344C9"/>
    <w:rsid w:val="1F76AEEE"/>
    <w:rsid w:val="1F787569"/>
    <w:rsid w:val="1F7BC959"/>
    <w:rsid w:val="1F850B02"/>
    <w:rsid w:val="1F877E43"/>
    <w:rsid w:val="1F8D1B58"/>
    <w:rsid w:val="1F900F12"/>
    <w:rsid w:val="1F9617FD"/>
    <w:rsid w:val="1F9FC513"/>
    <w:rsid w:val="1FA10967"/>
    <w:rsid w:val="1FA444E2"/>
    <w:rsid w:val="1FACFBA0"/>
    <w:rsid w:val="1FB6E8CD"/>
    <w:rsid w:val="1FB716F6"/>
    <w:rsid w:val="1FBD4E55"/>
    <w:rsid w:val="1FBFA993"/>
    <w:rsid w:val="1FBFC220"/>
    <w:rsid w:val="1FD325D1"/>
    <w:rsid w:val="1FEF345D"/>
    <w:rsid w:val="1FEF394E"/>
    <w:rsid w:val="1FF62AE8"/>
    <w:rsid w:val="1FF6862C"/>
    <w:rsid w:val="1FF6AD9A"/>
    <w:rsid w:val="1FFB2E76"/>
    <w:rsid w:val="1FFD3513"/>
    <w:rsid w:val="1FFDA618"/>
    <w:rsid w:val="1FFDCA63"/>
    <w:rsid w:val="1FFDCE47"/>
    <w:rsid w:val="1FFF529A"/>
    <w:rsid w:val="200601A4"/>
    <w:rsid w:val="200A3BD6"/>
    <w:rsid w:val="2018213A"/>
    <w:rsid w:val="201A4237"/>
    <w:rsid w:val="201B5D18"/>
    <w:rsid w:val="20263DF4"/>
    <w:rsid w:val="202B21FA"/>
    <w:rsid w:val="202B6B23"/>
    <w:rsid w:val="2030192D"/>
    <w:rsid w:val="203532DC"/>
    <w:rsid w:val="205B3B0D"/>
    <w:rsid w:val="206E62DA"/>
    <w:rsid w:val="2074488F"/>
    <w:rsid w:val="2079309C"/>
    <w:rsid w:val="20823E71"/>
    <w:rsid w:val="2083232E"/>
    <w:rsid w:val="20894EF2"/>
    <w:rsid w:val="20940834"/>
    <w:rsid w:val="20956E41"/>
    <w:rsid w:val="20A070BD"/>
    <w:rsid w:val="20A65EE4"/>
    <w:rsid w:val="20BD4F1E"/>
    <w:rsid w:val="20CA7E77"/>
    <w:rsid w:val="20CC0A11"/>
    <w:rsid w:val="20CC1428"/>
    <w:rsid w:val="20D11E9C"/>
    <w:rsid w:val="20D25100"/>
    <w:rsid w:val="20D83097"/>
    <w:rsid w:val="20EA0385"/>
    <w:rsid w:val="20F070B3"/>
    <w:rsid w:val="20FD3619"/>
    <w:rsid w:val="210043A4"/>
    <w:rsid w:val="21074C1F"/>
    <w:rsid w:val="210B0467"/>
    <w:rsid w:val="21230844"/>
    <w:rsid w:val="212A576F"/>
    <w:rsid w:val="213203C1"/>
    <w:rsid w:val="21400146"/>
    <w:rsid w:val="215266E2"/>
    <w:rsid w:val="21544420"/>
    <w:rsid w:val="215A26AC"/>
    <w:rsid w:val="21603FF6"/>
    <w:rsid w:val="216B47FA"/>
    <w:rsid w:val="21937E06"/>
    <w:rsid w:val="219E6DD2"/>
    <w:rsid w:val="21A018C3"/>
    <w:rsid w:val="21B32EBC"/>
    <w:rsid w:val="21BB4DFD"/>
    <w:rsid w:val="21C84585"/>
    <w:rsid w:val="21D71C9D"/>
    <w:rsid w:val="21D81132"/>
    <w:rsid w:val="21E27A4C"/>
    <w:rsid w:val="21E5254B"/>
    <w:rsid w:val="21EC6B92"/>
    <w:rsid w:val="22046E91"/>
    <w:rsid w:val="22187C30"/>
    <w:rsid w:val="222B7172"/>
    <w:rsid w:val="2236030E"/>
    <w:rsid w:val="224B416E"/>
    <w:rsid w:val="225D76BC"/>
    <w:rsid w:val="2265612D"/>
    <w:rsid w:val="226B07E7"/>
    <w:rsid w:val="227A2001"/>
    <w:rsid w:val="227D25C0"/>
    <w:rsid w:val="227D4F78"/>
    <w:rsid w:val="227D75D7"/>
    <w:rsid w:val="22911C34"/>
    <w:rsid w:val="22993636"/>
    <w:rsid w:val="229C0185"/>
    <w:rsid w:val="229F010B"/>
    <w:rsid w:val="22B6270E"/>
    <w:rsid w:val="22C258D4"/>
    <w:rsid w:val="22D062F9"/>
    <w:rsid w:val="22EA038D"/>
    <w:rsid w:val="22EF465F"/>
    <w:rsid w:val="2302317A"/>
    <w:rsid w:val="23050799"/>
    <w:rsid w:val="230A0575"/>
    <w:rsid w:val="230E7CB2"/>
    <w:rsid w:val="23164DB9"/>
    <w:rsid w:val="231B5098"/>
    <w:rsid w:val="231E2FD3"/>
    <w:rsid w:val="232C19F6"/>
    <w:rsid w:val="23375AD5"/>
    <w:rsid w:val="234927DD"/>
    <w:rsid w:val="234A527E"/>
    <w:rsid w:val="23595F89"/>
    <w:rsid w:val="23616BF0"/>
    <w:rsid w:val="237C4FD2"/>
    <w:rsid w:val="2382198B"/>
    <w:rsid w:val="238523A0"/>
    <w:rsid w:val="23952182"/>
    <w:rsid w:val="23A02854"/>
    <w:rsid w:val="23A76D26"/>
    <w:rsid w:val="23AB31FD"/>
    <w:rsid w:val="23AD2054"/>
    <w:rsid w:val="23AF1DE6"/>
    <w:rsid w:val="23B00490"/>
    <w:rsid w:val="23B21211"/>
    <w:rsid w:val="23C36F2C"/>
    <w:rsid w:val="23C6058D"/>
    <w:rsid w:val="23CB6759"/>
    <w:rsid w:val="23E7FEAC"/>
    <w:rsid w:val="24005D8C"/>
    <w:rsid w:val="24031051"/>
    <w:rsid w:val="2405630B"/>
    <w:rsid w:val="24181784"/>
    <w:rsid w:val="2419096E"/>
    <w:rsid w:val="24261679"/>
    <w:rsid w:val="242C6532"/>
    <w:rsid w:val="243646B6"/>
    <w:rsid w:val="24482D50"/>
    <w:rsid w:val="24492369"/>
    <w:rsid w:val="24563C1B"/>
    <w:rsid w:val="245C2376"/>
    <w:rsid w:val="245F731A"/>
    <w:rsid w:val="246034DB"/>
    <w:rsid w:val="246A79BC"/>
    <w:rsid w:val="246B329B"/>
    <w:rsid w:val="24783F0A"/>
    <w:rsid w:val="24813629"/>
    <w:rsid w:val="248917D4"/>
    <w:rsid w:val="24895724"/>
    <w:rsid w:val="248B6FD7"/>
    <w:rsid w:val="24967934"/>
    <w:rsid w:val="249E7E38"/>
    <w:rsid w:val="24A52CC3"/>
    <w:rsid w:val="24A73EC1"/>
    <w:rsid w:val="24CA3125"/>
    <w:rsid w:val="24D13BF3"/>
    <w:rsid w:val="24DC4950"/>
    <w:rsid w:val="24DC4F1B"/>
    <w:rsid w:val="24E25027"/>
    <w:rsid w:val="24F977AF"/>
    <w:rsid w:val="250541C8"/>
    <w:rsid w:val="2506376D"/>
    <w:rsid w:val="250727CB"/>
    <w:rsid w:val="250E3A10"/>
    <w:rsid w:val="251C3261"/>
    <w:rsid w:val="25230422"/>
    <w:rsid w:val="2527495A"/>
    <w:rsid w:val="253011EB"/>
    <w:rsid w:val="253762B1"/>
    <w:rsid w:val="254154F5"/>
    <w:rsid w:val="255A4168"/>
    <w:rsid w:val="255E2F13"/>
    <w:rsid w:val="2575BF7B"/>
    <w:rsid w:val="257605EC"/>
    <w:rsid w:val="25883007"/>
    <w:rsid w:val="25A2013D"/>
    <w:rsid w:val="25CD5D0C"/>
    <w:rsid w:val="25CE760F"/>
    <w:rsid w:val="25D474DB"/>
    <w:rsid w:val="25D66D23"/>
    <w:rsid w:val="25DA1C98"/>
    <w:rsid w:val="25DA76F1"/>
    <w:rsid w:val="25E15CB8"/>
    <w:rsid w:val="25F526CB"/>
    <w:rsid w:val="25F60E8D"/>
    <w:rsid w:val="25F73DFF"/>
    <w:rsid w:val="25FC6A65"/>
    <w:rsid w:val="25FE395F"/>
    <w:rsid w:val="26084303"/>
    <w:rsid w:val="261857B3"/>
    <w:rsid w:val="26213859"/>
    <w:rsid w:val="263A47A7"/>
    <w:rsid w:val="264255D9"/>
    <w:rsid w:val="26473C53"/>
    <w:rsid w:val="26482046"/>
    <w:rsid w:val="265735D9"/>
    <w:rsid w:val="265A3248"/>
    <w:rsid w:val="265F7119"/>
    <w:rsid w:val="265F755F"/>
    <w:rsid w:val="26714EE1"/>
    <w:rsid w:val="267B5D88"/>
    <w:rsid w:val="268213D1"/>
    <w:rsid w:val="26923FD0"/>
    <w:rsid w:val="269D43D1"/>
    <w:rsid w:val="26B21189"/>
    <w:rsid w:val="26B33292"/>
    <w:rsid w:val="26B53380"/>
    <w:rsid w:val="26C44B22"/>
    <w:rsid w:val="26C72B74"/>
    <w:rsid w:val="26E136C9"/>
    <w:rsid w:val="26F92A28"/>
    <w:rsid w:val="27036097"/>
    <w:rsid w:val="2705317A"/>
    <w:rsid w:val="272474F2"/>
    <w:rsid w:val="272840B7"/>
    <w:rsid w:val="27313633"/>
    <w:rsid w:val="27326F38"/>
    <w:rsid w:val="27390F88"/>
    <w:rsid w:val="27455C6D"/>
    <w:rsid w:val="274C2F15"/>
    <w:rsid w:val="275C2BE2"/>
    <w:rsid w:val="27752A30"/>
    <w:rsid w:val="27777149"/>
    <w:rsid w:val="27793D08"/>
    <w:rsid w:val="277A767E"/>
    <w:rsid w:val="277D1289"/>
    <w:rsid w:val="277FA9B0"/>
    <w:rsid w:val="278C68DA"/>
    <w:rsid w:val="2795420A"/>
    <w:rsid w:val="27AA4047"/>
    <w:rsid w:val="27AC1546"/>
    <w:rsid w:val="27AC396E"/>
    <w:rsid w:val="27BB5E10"/>
    <w:rsid w:val="27C16D18"/>
    <w:rsid w:val="27CF1494"/>
    <w:rsid w:val="27D21F01"/>
    <w:rsid w:val="27DF72D3"/>
    <w:rsid w:val="27EE4534"/>
    <w:rsid w:val="27EF60AE"/>
    <w:rsid w:val="27FE7AD5"/>
    <w:rsid w:val="28014052"/>
    <w:rsid w:val="28041E6F"/>
    <w:rsid w:val="2813450F"/>
    <w:rsid w:val="28136A52"/>
    <w:rsid w:val="281E182D"/>
    <w:rsid w:val="282C2B11"/>
    <w:rsid w:val="282D0579"/>
    <w:rsid w:val="283C42EF"/>
    <w:rsid w:val="283F1DD6"/>
    <w:rsid w:val="28514AE0"/>
    <w:rsid w:val="285548CF"/>
    <w:rsid w:val="286515D1"/>
    <w:rsid w:val="28830E8F"/>
    <w:rsid w:val="28846A5A"/>
    <w:rsid w:val="28890DF4"/>
    <w:rsid w:val="288A7ACD"/>
    <w:rsid w:val="289A1519"/>
    <w:rsid w:val="28A55E2E"/>
    <w:rsid w:val="28A72511"/>
    <w:rsid w:val="28A86646"/>
    <w:rsid w:val="28AA6B4E"/>
    <w:rsid w:val="28B0171F"/>
    <w:rsid w:val="28B26EF3"/>
    <w:rsid w:val="28B60BD0"/>
    <w:rsid w:val="28B673ED"/>
    <w:rsid w:val="28C52E37"/>
    <w:rsid w:val="28CF06A1"/>
    <w:rsid w:val="28DB08F6"/>
    <w:rsid w:val="28FB7AC0"/>
    <w:rsid w:val="28FF2A54"/>
    <w:rsid w:val="290A72EA"/>
    <w:rsid w:val="290E07C3"/>
    <w:rsid w:val="290E6680"/>
    <w:rsid w:val="29130492"/>
    <w:rsid w:val="29186532"/>
    <w:rsid w:val="292447E1"/>
    <w:rsid w:val="29344154"/>
    <w:rsid w:val="29346F0A"/>
    <w:rsid w:val="294C398B"/>
    <w:rsid w:val="29532DAA"/>
    <w:rsid w:val="29583EB2"/>
    <w:rsid w:val="29590EBD"/>
    <w:rsid w:val="295D2A96"/>
    <w:rsid w:val="295F3C05"/>
    <w:rsid w:val="295F54CE"/>
    <w:rsid w:val="29702A37"/>
    <w:rsid w:val="29703CB7"/>
    <w:rsid w:val="2979319E"/>
    <w:rsid w:val="297B33AB"/>
    <w:rsid w:val="297C1C7F"/>
    <w:rsid w:val="297D643A"/>
    <w:rsid w:val="297D6F2A"/>
    <w:rsid w:val="29833FF2"/>
    <w:rsid w:val="29890093"/>
    <w:rsid w:val="29AC7F21"/>
    <w:rsid w:val="29AF74C7"/>
    <w:rsid w:val="29BC0CC0"/>
    <w:rsid w:val="29C0782D"/>
    <w:rsid w:val="29D9313D"/>
    <w:rsid w:val="29DD579A"/>
    <w:rsid w:val="29E0201D"/>
    <w:rsid w:val="29ED5096"/>
    <w:rsid w:val="29F319B0"/>
    <w:rsid w:val="29FA4AED"/>
    <w:rsid w:val="29FD6D77"/>
    <w:rsid w:val="2A047719"/>
    <w:rsid w:val="2A1D4C7F"/>
    <w:rsid w:val="2A2978C9"/>
    <w:rsid w:val="2A2A3DF9"/>
    <w:rsid w:val="2A491ED2"/>
    <w:rsid w:val="2A55128A"/>
    <w:rsid w:val="2A577BC6"/>
    <w:rsid w:val="2A58068D"/>
    <w:rsid w:val="2A615611"/>
    <w:rsid w:val="2A635ED3"/>
    <w:rsid w:val="2A714A51"/>
    <w:rsid w:val="2A7637E5"/>
    <w:rsid w:val="2A7E25BD"/>
    <w:rsid w:val="2A84085A"/>
    <w:rsid w:val="2AA715DC"/>
    <w:rsid w:val="2AB631A7"/>
    <w:rsid w:val="2AB82F43"/>
    <w:rsid w:val="2ABA4184"/>
    <w:rsid w:val="2AC450FA"/>
    <w:rsid w:val="2AD47FDD"/>
    <w:rsid w:val="2ADF2050"/>
    <w:rsid w:val="2AE813CF"/>
    <w:rsid w:val="2AF025F6"/>
    <w:rsid w:val="2AF43AC7"/>
    <w:rsid w:val="2AF619A8"/>
    <w:rsid w:val="2B002A76"/>
    <w:rsid w:val="2B0A0D6E"/>
    <w:rsid w:val="2B0D1781"/>
    <w:rsid w:val="2B0D360C"/>
    <w:rsid w:val="2B0D6AA1"/>
    <w:rsid w:val="2B141AC2"/>
    <w:rsid w:val="2B207355"/>
    <w:rsid w:val="2B2964C2"/>
    <w:rsid w:val="2B296A87"/>
    <w:rsid w:val="2B397896"/>
    <w:rsid w:val="2B3B6FB5"/>
    <w:rsid w:val="2B3C6CE9"/>
    <w:rsid w:val="2B3F70EA"/>
    <w:rsid w:val="2B420EC1"/>
    <w:rsid w:val="2B471349"/>
    <w:rsid w:val="2B4B032E"/>
    <w:rsid w:val="2B4B71C1"/>
    <w:rsid w:val="2B4D749C"/>
    <w:rsid w:val="2B4E2D46"/>
    <w:rsid w:val="2B5502B9"/>
    <w:rsid w:val="2B566F91"/>
    <w:rsid w:val="2B6E63FE"/>
    <w:rsid w:val="2B6F0E63"/>
    <w:rsid w:val="2B7C20FA"/>
    <w:rsid w:val="2B846B8A"/>
    <w:rsid w:val="2B857B08"/>
    <w:rsid w:val="2B8723B0"/>
    <w:rsid w:val="2B897533"/>
    <w:rsid w:val="2B92268E"/>
    <w:rsid w:val="2B9349BA"/>
    <w:rsid w:val="2BAC2A40"/>
    <w:rsid w:val="2BBF2CB1"/>
    <w:rsid w:val="2BC67EA2"/>
    <w:rsid w:val="2BC808E4"/>
    <w:rsid w:val="2BCF7A94"/>
    <w:rsid w:val="2BCFACBE"/>
    <w:rsid w:val="2BD34B0F"/>
    <w:rsid w:val="2BDE04C5"/>
    <w:rsid w:val="2BEA282E"/>
    <w:rsid w:val="2BEA7F9A"/>
    <w:rsid w:val="2BEB4C37"/>
    <w:rsid w:val="2BFA43D0"/>
    <w:rsid w:val="2BFD43F4"/>
    <w:rsid w:val="2BFF463C"/>
    <w:rsid w:val="2C0C0427"/>
    <w:rsid w:val="2C0E0913"/>
    <w:rsid w:val="2C154CAF"/>
    <w:rsid w:val="2C155EAE"/>
    <w:rsid w:val="2C167FB8"/>
    <w:rsid w:val="2C1F4ED5"/>
    <w:rsid w:val="2C2713A5"/>
    <w:rsid w:val="2C2E5F0E"/>
    <w:rsid w:val="2C3619B9"/>
    <w:rsid w:val="2C3B7409"/>
    <w:rsid w:val="2C3F788C"/>
    <w:rsid w:val="2C434BFE"/>
    <w:rsid w:val="2C4D75A2"/>
    <w:rsid w:val="2C5023E9"/>
    <w:rsid w:val="2C663923"/>
    <w:rsid w:val="2C7F5A34"/>
    <w:rsid w:val="2C7F6E13"/>
    <w:rsid w:val="2C847440"/>
    <w:rsid w:val="2C8511D1"/>
    <w:rsid w:val="2C851432"/>
    <w:rsid w:val="2C8857A8"/>
    <w:rsid w:val="2C8C368A"/>
    <w:rsid w:val="2C9760A1"/>
    <w:rsid w:val="2C9FF399"/>
    <w:rsid w:val="2CA162AC"/>
    <w:rsid w:val="2CA708E1"/>
    <w:rsid w:val="2CA82D25"/>
    <w:rsid w:val="2CAF3F97"/>
    <w:rsid w:val="2CB508D0"/>
    <w:rsid w:val="2CC646C9"/>
    <w:rsid w:val="2CC65B01"/>
    <w:rsid w:val="2CCB296D"/>
    <w:rsid w:val="2CCD024F"/>
    <w:rsid w:val="2CD63DC2"/>
    <w:rsid w:val="2CD91084"/>
    <w:rsid w:val="2CDD458E"/>
    <w:rsid w:val="2CE73105"/>
    <w:rsid w:val="2CEB41FE"/>
    <w:rsid w:val="2CF04308"/>
    <w:rsid w:val="2CFD37A8"/>
    <w:rsid w:val="2CFDDDDC"/>
    <w:rsid w:val="2CFF0BA6"/>
    <w:rsid w:val="2D02312A"/>
    <w:rsid w:val="2D05026A"/>
    <w:rsid w:val="2D0619EB"/>
    <w:rsid w:val="2D08680C"/>
    <w:rsid w:val="2D27195C"/>
    <w:rsid w:val="2D275C39"/>
    <w:rsid w:val="2D3B4BCB"/>
    <w:rsid w:val="2D3F5646"/>
    <w:rsid w:val="2D58480A"/>
    <w:rsid w:val="2D615E87"/>
    <w:rsid w:val="2D671D26"/>
    <w:rsid w:val="2D773DAB"/>
    <w:rsid w:val="2D7775FE"/>
    <w:rsid w:val="2D7828F8"/>
    <w:rsid w:val="2D8449CF"/>
    <w:rsid w:val="2D8A47EB"/>
    <w:rsid w:val="2DA17446"/>
    <w:rsid w:val="2DAC5A6D"/>
    <w:rsid w:val="2DB6C5E5"/>
    <w:rsid w:val="2DBBC58F"/>
    <w:rsid w:val="2DC3FA1C"/>
    <w:rsid w:val="2DCA2405"/>
    <w:rsid w:val="2DDA48F2"/>
    <w:rsid w:val="2DDE05DC"/>
    <w:rsid w:val="2DDF3792"/>
    <w:rsid w:val="2DE209D9"/>
    <w:rsid w:val="2DE532FC"/>
    <w:rsid w:val="2DE754AE"/>
    <w:rsid w:val="2DEF38EA"/>
    <w:rsid w:val="2DEFC1BD"/>
    <w:rsid w:val="2DFC4C80"/>
    <w:rsid w:val="2E050E50"/>
    <w:rsid w:val="2E0C26BA"/>
    <w:rsid w:val="2E107D28"/>
    <w:rsid w:val="2E213EFC"/>
    <w:rsid w:val="2E2E31C8"/>
    <w:rsid w:val="2E3E0908"/>
    <w:rsid w:val="2E421D6A"/>
    <w:rsid w:val="2E493210"/>
    <w:rsid w:val="2E4E389D"/>
    <w:rsid w:val="2E592276"/>
    <w:rsid w:val="2E5C5915"/>
    <w:rsid w:val="2E6125CB"/>
    <w:rsid w:val="2E617D28"/>
    <w:rsid w:val="2E6A3B0C"/>
    <w:rsid w:val="2E6E58D5"/>
    <w:rsid w:val="2E762188"/>
    <w:rsid w:val="2E7D7492"/>
    <w:rsid w:val="2E8064A4"/>
    <w:rsid w:val="2E8729F5"/>
    <w:rsid w:val="2E9C43C4"/>
    <w:rsid w:val="2EAD59BE"/>
    <w:rsid w:val="2EBB292E"/>
    <w:rsid w:val="2EBE6BDD"/>
    <w:rsid w:val="2EBF7080"/>
    <w:rsid w:val="2EC0286E"/>
    <w:rsid w:val="2ED755B7"/>
    <w:rsid w:val="2EDDD2D3"/>
    <w:rsid w:val="2EE82F86"/>
    <w:rsid w:val="2EEE3108"/>
    <w:rsid w:val="2EEFAAEF"/>
    <w:rsid w:val="2EF67309"/>
    <w:rsid w:val="2EFC45CB"/>
    <w:rsid w:val="2EFD8BA4"/>
    <w:rsid w:val="2F086058"/>
    <w:rsid w:val="2F0D3AE9"/>
    <w:rsid w:val="2F0E3E3F"/>
    <w:rsid w:val="2F135EA2"/>
    <w:rsid w:val="2F1C0863"/>
    <w:rsid w:val="2F1C6902"/>
    <w:rsid w:val="2F1C72D0"/>
    <w:rsid w:val="2F1D38B7"/>
    <w:rsid w:val="2F263144"/>
    <w:rsid w:val="2F320885"/>
    <w:rsid w:val="2F3C077A"/>
    <w:rsid w:val="2F531967"/>
    <w:rsid w:val="2F557505"/>
    <w:rsid w:val="2F5677F3"/>
    <w:rsid w:val="2F5F9330"/>
    <w:rsid w:val="2F6321A7"/>
    <w:rsid w:val="2F724DCD"/>
    <w:rsid w:val="2F772F7F"/>
    <w:rsid w:val="2F7D74AF"/>
    <w:rsid w:val="2F807F3C"/>
    <w:rsid w:val="2F8277AE"/>
    <w:rsid w:val="2F8B7CC7"/>
    <w:rsid w:val="2F993D36"/>
    <w:rsid w:val="2FA73618"/>
    <w:rsid w:val="2FB50D61"/>
    <w:rsid w:val="2FB70017"/>
    <w:rsid w:val="2FB83AEB"/>
    <w:rsid w:val="2FB9507A"/>
    <w:rsid w:val="2FB95AF2"/>
    <w:rsid w:val="2FBA0BF2"/>
    <w:rsid w:val="2FBDB874"/>
    <w:rsid w:val="2FBE1B4C"/>
    <w:rsid w:val="2FBEC7E3"/>
    <w:rsid w:val="2FBFDF81"/>
    <w:rsid w:val="2FC566B7"/>
    <w:rsid w:val="2FC976C0"/>
    <w:rsid w:val="2FD0115D"/>
    <w:rsid w:val="2FD7EEB1"/>
    <w:rsid w:val="2FDB14F6"/>
    <w:rsid w:val="2FDF4F06"/>
    <w:rsid w:val="2FEBBFEC"/>
    <w:rsid w:val="2FF54118"/>
    <w:rsid w:val="2FF96356"/>
    <w:rsid w:val="2FFD06EE"/>
    <w:rsid w:val="30061AD8"/>
    <w:rsid w:val="301279F4"/>
    <w:rsid w:val="301C16D4"/>
    <w:rsid w:val="301E63CF"/>
    <w:rsid w:val="30332895"/>
    <w:rsid w:val="303A1350"/>
    <w:rsid w:val="303B74DA"/>
    <w:rsid w:val="30413907"/>
    <w:rsid w:val="304401BE"/>
    <w:rsid w:val="304405B1"/>
    <w:rsid w:val="304740AD"/>
    <w:rsid w:val="305F4756"/>
    <w:rsid w:val="306058C5"/>
    <w:rsid w:val="30647F4F"/>
    <w:rsid w:val="30720CF6"/>
    <w:rsid w:val="308A0ED6"/>
    <w:rsid w:val="30924A01"/>
    <w:rsid w:val="309B4CE8"/>
    <w:rsid w:val="30A8556C"/>
    <w:rsid w:val="30A9726C"/>
    <w:rsid w:val="30AA01AA"/>
    <w:rsid w:val="30AF6F1F"/>
    <w:rsid w:val="30B724B0"/>
    <w:rsid w:val="30C05073"/>
    <w:rsid w:val="30C220DC"/>
    <w:rsid w:val="30C35BB0"/>
    <w:rsid w:val="30C35DB8"/>
    <w:rsid w:val="30E40745"/>
    <w:rsid w:val="30E51D96"/>
    <w:rsid w:val="30E8526E"/>
    <w:rsid w:val="30F000EC"/>
    <w:rsid w:val="30F54160"/>
    <w:rsid w:val="30FE099E"/>
    <w:rsid w:val="310959D7"/>
    <w:rsid w:val="311302E3"/>
    <w:rsid w:val="31254F2B"/>
    <w:rsid w:val="312928CA"/>
    <w:rsid w:val="31404B1C"/>
    <w:rsid w:val="31413FF2"/>
    <w:rsid w:val="31624C89"/>
    <w:rsid w:val="31644023"/>
    <w:rsid w:val="316F5DC0"/>
    <w:rsid w:val="31800818"/>
    <w:rsid w:val="319063AC"/>
    <w:rsid w:val="31932B7C"/>
    <w:rsid w:val="319A11FC"/>
    <w:rsid w:val="31B03167"/>
    <w:rsid w:val="31C703F0"/>
    <w:rsid w:val="31D5459B"/>
    <w:rsid w:val="31E765E1"/>
    <w:rsid w:val="31F04227"/>
    <w:rsid w:val="31F97A4C"/>
    <w:rsid w:val="31FE157A"/>
    <w:rsid w:val="31FE6F0D"/>
    <w:rsid w:val="320562CE"/>
    <w:rsid w:val="32072FEE"/>
    <w:rsid w:val="320C3E4B"/>
    <w:rsid w:val="321A4DA8"/>
    <w:rsid w:val="321B3EC7"/>
    <w:rsid w:val="3234040C"/>
    <w:rsid w:val="32430FFB"/>
    <w:rsid w:val="324C4E39"/>
    <w:rsid w:val="32527963"/>
    <w:rsid w:val="3258331A"/>
    <w:rsid w:val="326F3C98"/>
    <w:rsid w:val="32811BA0"/>
    <w:rsid w:val="32851DF2"/>
    <w:rsid w:val="328B3BE9"/>
    <w:rsid w:val="328D2CA2"/>
    <w:rsid w:val="32982965"/>
    <w:rsid w:val="32A70890"/>
    <w:rsid w:val="32B81005"/>
    <w:rsid w:val="32C100C5"/>
    <w:rsid w:val="32CB4E80"/>
    <w:rsid w:val="32D37D60"/>
    <w:rsid w:val="32D71BF3"/>
    <w:rsid w:val="32E7072A"/>
    <w:rsid w:val="32EE3A85"/>
    <w:rsid w:val="32F543EE"/>
    <w:rsid w:val="32F763AC"/>
    <w:rsid w:val="32F77CB1"/>
    <w:rsid w:val="32F8264E"/>
    <w:rsid w:val="3302090F"/>
    <w:rsid w:val="330B29D6"/>
    <w:rsid w:val="330E5579"/>
    <w:rsid w:val="331B513E"/>
    <w:rsid w:val="331C77C6"/>
    <w:rsid w:val="33200D1C"/>
    <w:rsid w:val="332B44C2"/>
    <w:rsid w:val="332F2054"/>
    <w:rsid w:val="33311B2F"/>
    <w:rsid w:val="333F4CF2"/>
    <w:rsid w:val="33402B46"/>
    <w:rsid w:val="33574D5E"/>
    <w:rsid w:val="335B10E6"/>
    <w:rsid w:val="337006C6"/>
    <w:rsid w:val="337134EC"/>
    <w:rsid w:val="33791178"/>
    <w:rsid w:val="337B2D8D"/>
    <w:rsid w:val="33833959"/>
    <w:rsid w:val="33854A04"/>
    <w:rsid w:val="33884F17"/>
    <w:rsid w:val="33B515F5"/>
    <w:rsid w:val="33C22808"/>
    <w:rsid w:val="33C516F2"/>
    <w:rsid w:val="33CF6FEA"/>
    <w:rsid w:val="33EEBBCA"/>
    <w:rsid w:val="33EF29D4"/>
    <w:rsid w:val="33EF4E37"/>
    <w:rsid w:val="33F60570"/>
    <w:rsid w:val="33F92004"/>
    <w:rsid w:val="33F96B7C"/>
    <w:rsid w:val="3403525D"/>
    <w:rsid w:val="34036EBA"/>
    <w:rsid w:val="34052140"/>
    <w:rsid w:val="34185BB1"/>
    <w:rsid w:val="34321327"/>
    <w:rsid w:val="34413B97"/>
    <w:rsid w:val="344C5A98"/>
    <w:rsid w:val="344E4867"/>
    <w:rsid w:val="344F564C"/>
    <w:rsid w:val="34507CE9"/>
    <w:rsid w:val="345A7687"/>
    <w:rsid w:val="3463482C"/>
    <w:rsid w:val="34651218"/>
    <w:rsid w:val="347E71F3"/>
    <w:rsid w:val="347E722B"/>
    <w:rsid w:val="348C0A8A"/>
    <w:rsid w:val="348C63DB"/>
    <w:rsid w:val="34900150"/>
    <w:rsid w:val="34995F86"/>
    <w:rsid w:val="34A71582"/>
    <w:rsid w:val="34AC46F1"/>
    <w:rsid w:val="34B4317E"/>
    <w:rsid w:val="34BA1A48"/>
    <w:rsid w:val="34BF2BBB"/>
    <w:rsid w:val="34C50706"/>
    <w:rsid w:val="34D043CE"/>
    <w:rsid w:val="34D5735F"/>
    <w:rsid w:val="34D74C1D"/>
    <w:rsid w:val="34D90B43"/>
    <w:rsid w:val="34E0554E"/>
    <w:rsid w:val="34E37BAE"/>
    <w:rsid w:val="34EA1D26"/>
    <w:rsid w:val="34F02691"/>
    <w:rsid w:val="34F219CE"/>
    <w:rsid w:val="34FB2BE7"/>
    <w:rsid w:val="35084B97"/>
    <w:rsid w:val="35136293"/>
    <w:rsid w:val="351B08D7"/>
    <w:rsid w:val="35297D22"/>
    <w:rsid w:val="354591FC"/>
    <w:rsid w:val="35547089"/>
    <w:rsid w:val="35547369"/>
    <w:rsid w:val="35553E83"/>
    <w:rsid w:val="35645510"/>
    <w:rsid w:val="356A0A42"/>
    <w:rsid w:val="356A3134"/>
    <w:rsid w:val="35910851"/>
    <w:rsid w:val="35913333"/>
    <w:rsid w:val="35961198"/>
    <w:rsid w:val="35970534"/>
    <w:rsid w:val="35991741"/>
    <w:rsid w:val="35A86690"/>
    <w:rsid w:val="35C06303"/>
    <w:rsid w:val="35C15312"/>
    <w:rsid w:val="35E15DE9"/>
    <w:rsid w:val="35F26FC0"/>
    <w:rsid w:val="35FE7DBC"/>
    <w:rsid w:val="35FF3230"/>
    <w:rsid w:val="36032FF9"/>
    <w:rsid w:val="360A568C"/>
    <w:rsid w:val="361E0FB6"/>
    <w:rsid w:val="361F6718"/>
    <w:rsid w:val="36260F17"/>
    <w:rsid w:val="3628478F"/>
    <w:rsid w:val="362C5698"/>
    <w:rsid w:val="3652180C"/>
    <w:rsid w:val="365227C3"/>
    <w:rsid w:val="365C2272"/>
    <w:rsid w:val="36604B89"/>
    <w:rsid w:val="36655DE7"/>
    <w:rsid w:val="367125DA"/>
    <w:rsid w:val="36790D07"/>
    <w:rsid w:val="3695101C"/>
    <w:rsid w:val="36981AA4"/>
    <w:rsid w:val="36A066EB"/>
    <w:rsid w:val="36B82C2B"/>
    <w:rsid w:val="36BE52C2"/>
    <w:rsid w:val="36BFB840"/>
    <w:rsid w:val="36C1688D"/>
    <w:rsid w:val="36C63E3E"/>
    <w:rsid w:val="36D37558"/>
    <w:rsid w:val="36DE2FB0"/>
    <w:rsid w:val="36E01FF6"/>
    <w:rsid w:val="36E9494D"/>
    <w:rsid w:val="36F0124A"/>
    <w:rsid w:val="36F26835"/>
    <w:rsid w:val="36F93A0E"/>
    <w:rsid w:val="36FA1D2E"/>
    <w:rsid w:val="3700475A"/>
    <w:rsid w:val="37012936"/>
    <w:rsid w:val="370A7544"/>
    <w:rsid w:val="370E59DE"/>
    <w:rsid w:val="37139F7D"/>
    <w:rsid w:val="37214076"/>
    <w:rsid w:val="37275A92"/>
    <w:rsid w:val="372D7E20"/>
    <w:rsid w:val="372F4135"/>
    <w:rsid w:val="373D6FAC"/>
    <w:rsid w:val="373D9417"/>
    <w:rsid w:val="374015C2"/>
    <w:rsid w:val="37417A40"/>
    <w:rsid w:val="374C3814"/>
    <w:rsid w:val="374C5255"/>
    <w:rsid w:val="374F18A5"/>
    <w:rsid w:val="37507E31"/>
    <w:rsid w:val="375A306E"/>
    <w:rsid w:val="37677A81"/>
    <w:rsid w:val="37687594"/>
    <w:rsid w:val="37717C54"/>
    <w:rsid w:val="377D91C9"/>
    <w:rsid w:val="377EE951"/>
    <w:rsid w:val="377F6B15"/>
    <w:rsid w:val="377F7EE8"/>
    <w:rsid w:val="37814F35"/>
    <w:rsid w:val="37820E2C"/>
    <w:rsid w:val="378300DB"/>
    <w:rsid w:val="378930ED"/>
    <w:rsid w:val="378938FE"/>
    <w:rsid w:val="379320DC"/>
    <w:rsid w:val="379727C9"/>
    <w:rsid w:val="379A1C35"/>
    <w:rsid w:val="379C3BA2"/>
    <w:rsid w:val="379FE3EC"/>
    <w:rsid w:val="37A23CD0"/>
    <w:rsid w:val="37A83A79"/>
    <w:rsid w:val="37AF261C"/>
    <w:rsid w:val="37B700BC"/>
    <w:rsid w:val="37BBA966"/>
    <w:rsid w:val="37CC245D"/>
    <w:rsid w:val="37DC5500"/>
    <w:rsid w:val="37DD7C07"/>
    <w:rsid w:val="37E364FB"/>
    <w:rsid w:val="37E36D87"/>
    <w:rsid w:val="37E7504D"/>
    <w:rsid w:val="37EFF0BF"/>
    <w:rsid w:val="37F044D2"/>
    <w:rsid w:val="37F7123C"/>
    <w:rsid w:val="37F77E2A"/>
    <w:rsid w:val="37F83BFD"/>
    <w:rsid w:val="37FA5862"/>
    <w:rsid w:val="37FD4B66"/>
    <w:rsid w:val="38162EA9"/>
    <w:rsid w:val="381775EA"/>
    <w:rsid w:val="38192E0C"/>
    <w:rsid w:val="38253FE8"/>
    <w:rsid w:val="38296195"/>
    <w:rsid w:val="382F02B9"/>
    <w:rsid w:val="383578DC"/>
    <w:rsid w:val="38384BE7"/>
    <w:rsid w:val="383E473E"/>
    <w:rsid w:val="38412886"/>
    <w:rsid w:val="384F5001"/>
    <w:rsid w:val="385950D4"/>
    <w:rsid w:val="38640918"/>
    <w:rsid w:val="387E0EC2"/>
    <w:rsid w:val="38832151"/>
    <w:rsid w:val="388A4DA9"/>
    <w:rsid w:val="389001F0"/>
    <w:rsid w:val="38932D8A"/>
    <w:rsid w:val="38934245"/>
    <w:rsid w:val="38992503"/>
    <w:rsid w:val="389B75E6"/>
    <w:rsid w:val="38A071A7"/>
    <w:rsid w:val="38B01030"/>
    <w:rsid w:val="38B6329F"/>
    <w:rsid w:val="38BA2D8C"/>
    <w:rsid w:val="38D16B15"/>
    <w:rsid w:val="38D52272"/>
    <w:rsid w:val="38DC0A44"/>
    <w:rsid w:val="38E74AF6"/>
    <w:rsid w:val="38F107AE"/>
    <w:rsid w:val="38F80D91"/>
    <w:rsid w:val="38FA75A1"/>
    <w:rsid w:val="391D50FD"/>
    <w:rsid w:val="392359D0"/>
    <w:rsid w:val="392515D9"/>
    <w:rsid w:val="3928505A"/>
    <w:rsid w:val="39292F1C"/>
    <w:rsid w:val="392E5F8D"/>
    <w:rsid w:val="39317DFF"/>
    <w:rsid w:val="3938489F"/>
    <w:rsid w:val="393D1F98"/>
    <w:rsid w:val="3943144E"/>
    <w:rsid w:val="394F3EB7"/>
    <w:rsid w:val="39530DD1"/>
    <w:rsid w:val="39535743"/>
    <w:rsid w:val="39602E19"/>
    <w:rsid w:val="396062A8"/>
    <w:rsid w:val="396B1563"/>
    <w:rsid w:val="39787167"/>
    <w:rsid w:val="39800816"/>
    <w:rsid w:val="398E3E06"/>
    <w:rsid w:val="39AA2237"/>
    <w:rsid w:val="39B65321"/>
    <w:rsid w:val="39BFB06D"/>
    <w:rsid w:val="39C0661B"/>
    <w:rsid w:val="39C36882"/>
    <w:rsid w:val="39D043D7"/>
    <w:rsid w:val="39D40FFB"/>
    <w:rsid w:val="39D745CC"/>
    <w:rsid w:val="39DF1E7B"/>
    <w:rsid w:val="39DF7994"/>
    <w:rsid w:val="39E15601"/>
    <w:rsid w:val="39EB26A4"/>
    <w:rsid w:val="39EF786D"/>
    <w:rsid w:val="39F15166"/>
    <w:rsid w:val="39F763BA"/>
    <w:rsid w:val="39FC517F"/>
    <w:rsid w:val="3A160A34"/>
    <w:rsid w:val="3A1C460B"/>
    <w:rsid w:val="3A35567B"/>
    <w:rsid w:val="3A3A6224"/>
    <w:rsid w:val="3A416511"/>
    <w:rsid w:val="3A426F43"/>
    <w:rsid w:val="3A432CCB"/>
    <w:rsid w:val="3A480B4E"/>
    <w:rsid w:val="3A4A6D75"/>
    <w:rsid w:val="3A58079A"/>
    <w:rsid w:val="3A700777"/>
    <w:rsid w:val="3A713481"/>
    <w:rsid w:val="3A7901A4"/>
    <w:rsid w:val="3A7E40F8"/>
    <w:rsid w:val="3A801D4B"/>
    <w:rsid w:val="3AA94412"/>
    <w:rsid w:val="3AAD33BF"/>
    <w:rsid w:val="3AAE4917"/>
    <w:rsid w:val="3AB80F42"/>
    <w:rsid w:val="3AC605D1"/>
    <w:rsid w:val="3AC9447C"/>
    <w:rsid w:val="3ACDFC0C"/>
    <w:rsid w:val="3AD25F1A"/>
    <w:rsid w:val="3AD79DF4"/>
    <w:rsid w:val="3ADD51A4"/>
    <w:rsid w:val="3ADE5026"/>
    <w:rsid w:val="3ADE777F"/>
    <w:rsid w:val="3AE05540"/>
    <w:rsid w:val="3AE1321D"/>
    <w:rsid w:val="3AFE39BC"/>
    <w:rsid w:val="3B042BE6"/>
    <w:rsid w:val="3B04450A"/>
    <w:rsid w:val="3B0448FC"/>
    <w:rsid w:val="3B082DE1"/>
    <w:rsid w:val="3B0A4A0A"/>
    <w:rsid w:val="3B177BE5"/>
    <w:rsid w:val="3B1A19C4"/>
    <w:rsid w:val="3B26529E"/>
    <w:rsid w:val="3B2706E9"/>
    <w:rsid w:val="3B35092C"/>
    <w:rsid w:val="3B351E28"/>
    <w:rsid w:val="3B371C1E"/>
    <w:rsid w:val="3B4F385D"/>
    <w:rsid w:val="3B4FDF2D"/>
    <w:rsid w:val="3B510542"/>
    <w:rsid w:val="3B556165"/>
    <w:rsid w:val="3B594F4D"/>
    <w:rsid w:val="3B59747E"/>
    <w:rsid w:val="3B603EF3"/>
    <w:rsid w:val="3B615B17"/>
    <w:rsid w:val="3B6374ED"/>
    <w:rsid w:val="3B7541DC"/>
    <w:rsid w:val="3B787166"/>
    <w:rsid w:val="3B7B48AF"/>
    <w:rsid w:val="3B7E3E3B"/>
    <w:rsid w:val="3B7F7C89"/>
    <w:rsid w:val="3B8063AB"/>
    <w:rsid w:val="3BA1028C"/>
    <w:rsid w:val="3BA15D08"/>
    <w:rsid w:val="3BA2603C"/>
    <w:rsid w:val="3BA77926"/>
    <w:rsid w:val="3BAC2B18"/>
    <w:rsid w:val="3BBC10D0"/>
    <w:rsid w:val="3BD6873B"/>
    <w:rsid w:val="3BEA13C2"/>
    <w:rsid w:val="3BF258DA"/>
    <w:rsid w:val="3BF33346"/>
    <w:rsid w:val="3BF79534"/>
    <w:rsid w:val="3BF7B608"/>
    <w:rsid w:val="3BF7CF48"/>
    <w:rsid w:val="3BFE3A27"/>
    <w:rsid w:val="3C034D97"/>
    <w:rsid w:val="3C0866B8"/>
    <w:rsid w:val="3C0B0DDB"/>
    <w:rsid w:val="3C0C27CC"/>
    <w:rsid w:val="3C0F79EA"/>
    <w:rsid w:val="3C1146B7"/>
    <w:rsid w:val="3C1756D9"/>
    <w:rsid w:val="3C2A5544"/>
    <w:rsid w:val="3C433242"/>
    <w:rsid w:val="3C576818"/>
    <w:rsid w:val="3C5C5687"/>
    <w:rsid w:val="3C5D738D"/>
    <w:rsid w:val="3C5E1364"/>
    <w:rsid w:val="3C7F0414"/>
    <w:rsid w:val="3C7F141F"/>
    <w:rsid w:val="3CA408E8"/>
    <w:rsid w:val="3CB62435"/>
    <w:rsid w:val="3CB8726D"/>
    <w:rsid w:val="3CC376D3"/>
    <w:rsid w:val="3CC430F4"/>
    <w:rsid w:val="3CC73D3B"/>
    <w:rsid w:val="3CDDE470"/>
    <w:rsid w:val="3CF23324"/>
    <w:rsid w:val="3CF91C55"/>
    <w:rsid w:val="3CFF1961"/>
    <w:rsid w:val="3CFF5E72"/>
    <w:rsid w:val="3D082620"/>
    <w:rsid w:val="3D0C0B4D"/>
    <w:rsid w:val="3D1768A2"/>
    <w:rsid w:val="3D1B3154"/>
    <w:rsid w:val="3D255B66"/>
    <w:rsid w:val="3D30135A"/>
    <w:rsid w:val="3D3266EC"/>
    <w:rsid w:val="3D3318EC"/>
    <w:rsid w:val="3D386F6E"/>
    <w:rsid w:val="3D46194E"/>
    <w:rsid w:val="3D63A742"/>
    <w:rsid w:val="3D6B33F7"/>
    <w:rsid w:val="3D771633"/>
    <w:rsid w:val="3D84761C"/>
    <w:rsid w:val="3D8A0381"/>
    <w:rsid w:val="3D8B3B46"/>
    <w:rsid w:val="3D9141E4"/>
    <w:rsid w:val="3DA054EC"/>
    <w:rsid w:val="3DA74A35"/>
    <w:rsid w:val="3DB80AFC"/>
    <w:rsid w:val="3DBF8808"/>
    <w:rsid w:val="3DC37C08"/>
    <w:rsid w:val="3DC6A4A0"/>
    <w:rsid w:val="3DD2169D"/>
    <w:rsid w:val="3DEE1183"/>
    <w:rsid w:val="3DEF7FC6"/>
    <w:rsid w:val="3DF28E74"/>
    <w:rsid w:val="3DF40E06"/>
    <w:rsid w:val="3DF7511E"/>
    <w:rsid w:val="3DF97D00"/>
    <w:rsid w:val="3DFC4E7F"/>
    <w:rsid w:val="3DFE7601"/>
    <w:rsid w:val="3DFEEC5D"/>
    <w:rsid w:val="3DFF3943"/>
    <w:rsid w:val="3DFFCE95"/>
    <w:rsid w:val="3E002D4D"/>
    <w:rsid w:val="3E050CA5"/>
    <w:rsid w:val="3E0C7288"/>
    <w:rsid w:val="3E172E74"/>
    <w:rsid w:val="3E1C402A"/>
    <w:rsid w:val="3E1E355E"/>
    <w:rsid w:val="3E1FED7C"/>
    <w:rsid w:val="3E212018"/>
    <w:rsid w:val="3E231B4F"/>
    <w:rsid w:val="3E264402"/>
    <w:rsid w:val="3E27BAE2"/>
    <w:rsid w:val="3E2B3482"/>
    <w:rsid w:val="3E3E3907"/>
    <w:rsid w:val="3E5F5D0D"/>
    <w:rsid w:val="3E655943"/>
    <w:rsid w:val="3E6F56F5"/>
    <w:rsid w:val="3E6FB458"/>
    <w:rsid w:val="3E74011B"/>
    <w:rsid w:val="3E7A4CD2"/>
    <w:rsid w:val="3E8B0801"/>
    <w:rsid w:val="3E913C34"/>
    <w:rsid w:val="3EBB24F0"/>
    <w:rsid w:val="3ECA2AA8"/>
    <w:rsid w:val="3ED604E2"/>
    <w:rsid w:val="3EDF0ACC"/>
    <w:rsid w:val="3EDFABBE"/>
    <w:rsid w:val="3EEA97C2"/>
    <w:rsid w:val="3EEB0A50"/>
    <w:rsid w:val="3EEE58F4"/>
    <w:rsid w:val="3EFFD037"/>
    <w:rsid w:val="3F01683E"/>
    <w:rsid w:val="3F0B69D6"/>
    <w:rsid w:val="3F0F0A29"/>
    <w:rsid w:val="3F131C3B"/>
    <w:rsid w:val="3F185E84"/>
    <w:rsid w:val="3F1D22FE"/>
    <w:rsid w:val="3F285800"/>
    <w:rsid w:val="3F2F24D1"/>
    <w:rsid w:val="3F3555B6"/>
    <w:rsid w:val="3F3643C1"/>
    <w:rsid w:val="3F53560E"/>
    <w:rsid w:val="3F56D131"/>
    <w:rsid w:val="3F57BABF"/>
    <w:rsid w:val="3F590BBD"/>
    <w:rsid w:val="3F5FF788"/>
    <w:rsid w:val="3F6137C1"/>
    <w:rsid w:val="3F6522B4"/>
    <w:rsid w:val="3F68307F"/>
    <w:rsid w:val="3F7A17D1"/>
    <w:rsid w:val="3F7EB0EE"/>
    <w:rsid w:val="3F7FF392"/>
    <w:rsid w:val="3F978E50"/>
    <w:rsid w:val="3F9A096F"/>
    <w:rsid w:val="3F9A5554"/>
    <w:rsid w:val="3FA56E5C"/>
    <w:rsid w:val="3FAF06A5"/>
    <w:rsid w:val="3FB53538"/>
    <w:rsid w:val="3FBACA84"/>
    <w:rsid w:val="3FBB90C5"/>
    <w:rsid w:val="3FBF54EC"/>
    <w:rsid w:val="3FBFEC2C"/>
    <w:rsid w:val="3FC286CF"/>
    <w:rsid w:val="3FC900A2"/>
    <w:rsid w:val="3FCD7A99"/>
    <w:rsid w:val="3FCF749D"/>
    <w:rsid w:val="3FD67C1F"/>
    <w:rsid w:val="3FD6FEA0"/>
    <w:rsid w:val="3FDD7CDA"/>
    <w:rsid w:val="3FDE4C74"/>
    <w:rsid w:val="3FDF1D42"/>
    <w:rsid w:val="3FDF7762"/>
    <w:rsid w:val="3FE0455B"/>
    <w:rsid w:val="3FE20AE2"/>
    <w:rsid w:val="3FE77C84"/>
    <w:rsid w:val="3FE9D4C6"/>
    <w:rsid w:val="3FECC17B"/>
    <w:rsid w:val="3FEE0077"/>
    <w:rsid w:val="3FEE5D05"/>
    <w:rsid w:val="3FEE7B54"/>
    <w:rsid w:val="3FEF1343"/>
    <w:rsid w:val="3FEF9F80"/>
    <w:rsid w:val="3FEFB353"/>
    <w:rsid w:val="3FF43934"/>
    <w:rsid w:val="3FF50932"/>
    <w:rsid w:val="3FF7C058"/>
    <w:rsid w:val="3FF7C5D8"/>
    <w:rsid w:val="3FF7C8E9"/>
    <w:rsid w:val="3FFA4946"/>
    <w:rsid w:val="3FFB5BFD"/>
    <w:rsid w:val="3FFBEDCB"/>
    <w:rsid w:val="3FFDFE57"/>
    <w:rsid w:val="3FFF0E5A"/>
    <w:rsid w:val="3FFF9C24"/>
    <w:rsid w:val="3FFFB56E"/>
    <w:rsid w:val="3FFFC1D3"/>
    <w:rsid w:val="3FFFF3D9"/>
    <w:rsid w:val="40035BDE"/>
    <w:rsid w:val="40081452"/>
    <w:rsid w:val="400A7D1E"/>
    <w:rsid w:val="400D3FEB"/>
    <w:rsid w:val="400D4F93"/>
    <w:rsid w:val="400F7B08"/>
    <w:rsid w:val="40142A92"/>
    <w:rsid w:val="401B2FF8"/>
    <w:rsid w:val="40281316"/>
    <w:rsid w:val="40294026"/>
    <w:rsid w:val="402D17F9"/>
    <w:rsid w:val="403150CA"/>
    <w:rsid w:val="404A0C44"/>
    <w:rsid w:val="404D41B2"/>
    <w:rsid w:val="40592A17"/>
    <w:rsid w:val="405E081C"/>
    <w:rsid w:val="40602FD0"/>
    <w:rsid w:val="406867D8"/>
    <w:rsid w:val="40736F4F"/>
    <w:rsid w:val="40744AD8"/>
    <w:rsid w:val="407F2875"/>
    <w:rsid w:val="40807272"/>
    <w:rsid w:val="40A97B38"/>
    <w:rsid w:val="40AB63C0"/>
    <w:rsid w:val="40AC2FBC"/>
    <w:rsid w:val="40AE6967"/>
    <w:rsid w:val="40AF13F6"/>
    <w:rsid w:val="40BB21AE"/>
    <w:rsid w:val="40BD7A2E"/>
    <w:rsid w:val="40C1415E"/>
    <w:rsid w:val="40C316F9"/>
    <w:rsid w:val="40C3536A"/>
    <w:rsid w:val="40C6644A"/>
    <w:rsid w:val="40EA16BB"/>
    <w:rsid w:val="40F13DD9"/>
    <w:rsid w:val="41004E5E"/>
    <w:rsid w:val="4103503C"/>
    <w:rsid w:val="41175A9D"/>
    <w:rsid w:val="411A24D3"/>
    <w:rsid w:val="41293FBC"/>
    <w:rsid w:val="41390199"/>
    <w:rsid w:val="414A4D66"/>
    <w:rsid w:val="41516EF4"/>
    <w:rsid w:val="41594F09"/>
    <w:rsid w:val="416D289D"/>
    <w:rsid w:val="41712571"/>
    <w:rsid w:val="4174300A"/>
    <w:rsid w:val="418D328B"/>
    <w:rsid w:val="418E31A9"/>
    <w:rsid w:val="41976A01"/>
    <w:rsid w:val="41A131F2"/>
    <w:rsid w:val="41B416B8"/>
    <w:rsid w:val="41D1568A"/>
    <w:rsid w:val="41D21A74"/>
    <w:rsid w:val="41EC67BA"/>
    <w:rsid w:val="41ED1C88"/>
    <w:rsid w:val="420270F0"/>
    <w:rsid w:val="42067DE4"/>
    <w:rsid w:val="420A3094"/>
    <w:rsid w:val="421B76E6"/>
    <w:rsid w:val="4226530B"/>
    <w:rsid w:val="422F2553"/>
    <w:rsid w:val="42336526"/>
    <w:rsid w:val="42371929"/>
    <w:rsid w:val="423E56EF"/>
    <w:rsid w:val="42472B8C"/>
    <w:rsid w:val="425B1712"/>
    <w:rsid w:val="426302F7"/>
    <w:rsid w:val="426B6049"/>
    <w:rsid w:val="42733338"/>
    <w:rsid w:val="42796C4C"/>
    <w:rsid w:val="42822639"/>
    <w:rsid w:val="42862F6A"/>
    <w:rsid w:val="429531AD"/>
    <w:rsid w:val="42993D0C"/>
    <w:rsid w:val="429C39A8"/>
    <w:rsid w:val="42A87C34"/>
    <w:rsid w:val="42B01F20"/>
    <w:rsid w:val="42BA65B0"/>
    <w:rsid w:val="42BB113C"/>
    <w:rsid w:val="42CF7C3E"/>
    <w:rsid w:val="42D25060"/>
    <w:rsid w:val="42E967C1"/>
    <w:rsid w:val="42ED0292"/>
    <w:rsid w:val="42EF5FF8"/>
    <w:rsid w:val="42F302B6"/>
    <w:rsid w:val="42F66F52"/>
    <w:rsid w:val="42FB2594"/>
    <w:rsid w:val="43015BD1"/>
    <w:rsid w:val="43093B78"/>
    <w:rsid w:val="430A3B9B"/>
    <w:rsid w:val="430B1BE0"/>
    <w:rsid w:val="430B7913"/>
    <w:rsid w:val="431B4636"/>
    <w:rsid w:val="431D2996"/>
    <w:rsid w:val="43251DFD"/>
    <w:rsid w:val="432804C5"/>
    <w:rsid w:val="43323774"/>
    <w:rsid w:val="43325542"/>
    <w:rsid w:val="43344BB2"/>
    <w:rsid w:val="434179FD"/>
    <w:rsid w:val="43516D51"/>
    <w:rsid w:val="435412BA"/>
    <w:rsid w:val="437A04BB"/>
    <w:rsid w:val="4380452B"/>
    <w:rsid w:val="438D657A"/>
    <w:rsid w:val="439864B8"/>
    <w:rsid w:val="439C7A24"/>
    <w:rsid w:val="439D7B8D"/>
    <w:rsid w:val="43A85162"/>
    <w:rsid w:val="43AA0EDA"/>
    <w:rsid w:val="43AD3F47"/>
    <w:rsid w:val="43BF0AF1"/>
    <w:rsid w:val="43C50486"/>
    <w:rsid w:val="43C916EA"/>
    <w:rsid w:val="43DD2B96"/>
    <w:rsid w:val="43F0432A"/>
    <w:rsid w:val="44092724"/>
    <w:rsid w:val="4409328B"/>
    <w:rsid w:val="44151BE5"/>
    <w:rsid w:val="441769A0"/>
    <w:rsid w:val="441943E4"/>
    <w:rsid w:val="441A702F"/>
    <w:rsid w:val="441E3E1F"/>
    <w:rsid w:val="442526CD"/>
    <w:rsid w:val="44302E7E"/>
    <w:rsid w:val="44352AF8"/>
    <w:rsid w:val="443B4439"/>
    <w:rsid w:val="44436114"/>
    <w:rsid w:val="44480D2D"/>
    <w:rsid w:val="44493AA7"/>
    <w:rsid w:val="445A2900"/>
    <w:rsid w:val="445B03E6"/>
    <w:rsid w:val="445F0414"/>
    <w:rsid w:val="44612D93"/>
    <w:rsid w:val="446E7076"/>
    <w:rsid w:val="448340C4"/>
    <w:rsid w:val="449076B0"/>
    <w:rsid w:val="44944533"/>
    <w:rsid w:val="449945FD"/>
    <w:rsid w:val="44A16AC1"/>
    <w:rsid w:val="44AA3FD9"/>
    <w:rsid w:val="44BB3346"/>
    <w:rsid w:val="44DE2FAE"/>
    <w:rsid w:val="44F149F8"/>
    <w:rsid w:val="44F5422A"/>
    <w:rsid w:val="44F87D6A"/>
    <w:rsid w:val="44FFCE09"/>
    <w:rsid w:val="4504579B"/>
    <w:rsid w:val="452D591E"/>
    <w:rsid w:val="453031EE"/>
    <w:rsid w:val="453338A0"/>
    <w:rsid w:val="45457393"/>
    <w:rsid w:val="455958F1"/>
    <w:rsid w:val="455A1132"/>
    <w:rsid w:val="455F0D93"/>
    <w:rsid w:val="455F7971"/>
    <w:rsid w:val="45925952"/>
    <w:rsid w:val="459F07D7"/>
    <w:rsid w:val="459F4858"/>
    <w:rsid w:val="45AE5FF3"/>
    <w:rsid w:val="45B017CD"/>
    <w:rsid w:val="45BD22CD"/>
    <w:rsid w:val="45C53FAE"/>
    <w:rsid w:val="45C96B6F"/>
    <w:rsid w:val="45E43979"/>
    <w:rsid w:val="45E57EBD"/>
    <w:rsid w:val="45EA58E3"/>
    <w:rsid w:val="45ED7977"/>
    <w:rsid w:val="46050CF6"/>
    <w:rsid w:val="46121558"/>
    <w:rsid w:val="46196686"/>
    <w:rsid w:val="46311CCE"/>
    <w:rsid w:val="46401041"/>
    <w:rsid w:val="464A1828"/>
    <w:rsid w:val="465065BC"/>
    <w:rsid w:val="465A60BC"/>
    <w:rsid w:val="465C2CF2"/>
    <w:rsid w:val="465D5EBE"/>
    <w:rsid w:val="46683BA9"/>
    <w:rsid w:val="46690894"/>
    <w:rsid w:val="466D7A29"/>
    <w:rsid w:val="467047CD"/>
    <w:rsid w:val="467B36AA"/>
    <w:rsid w:val="468364CA"/>
    <w:rsid w:val="468C2B19"/>
    <w:rsid w:val="469A66F1"/>
    <w:rsid w:val="469E1A95"/>
    <w:rsid w:val="46A1659A"/>
    <w:rsid w:val="46B15C65"/>
    <w:rsid w:val="46B16AE0"/>
    <w:rsid w:val="46BD0142"/>
    <w:rsid w:val="46BD69A4"/>
    <w:rsid w:val="46C132CD"/>
    <w:rsid w:val="46CF6308"/>
    <w:rsid w:val="46D32353"/>
    <w:rsid w:val="46D466C4"/>
    <w:rsid w:val="46D74F56"/>
    <w:rsid w:val="46DD1ACD"/>
    <w:rsid w:val="46E00C4A"/>
    <w:rsid w:val="46ED6980"/>
    <w:rsid w:val="46F10BCE"/>
    <w:rsid w:val="46F26E20"/>
    <w:rsid w:val="46FE398D"/>
    <w:rsid w:val="47057DE0"/>
    <w:rsid w:val="47075F18"/>
    <w:rsid w:val="47283F93"/>
    <w:rsid w:val="47290813"/>
    <w:rsid w:val="472D5982"/>
    <w:rsid w:val="4739684F"/>
    <w:rsid w:val="47431498"/>
    <w:rsid w:val="47452DEC"/>
    <w:rsid w:val="47595160"/>
    <w:rsid w:val="47718739"/>
    <w:rsid w:val="47754871"/>
    <w:rsid w:val="477B1032"/>
    <w:rsid w:val="478D1096"/>
    <w:rsid w:val="479A30B4"/>
    <w:rsid w:val="479D0C31"/>
    <w:rsid w:val="47A26CBA"/>
    <w:rsid w:val="47AB5A81"/>
    <w:rsid w:val="47B91D27"/>
    <w:rsid w:val="47BC4E2D"/>
    <w:rsid w:val="47CE575D"/>
    <w:rsid w:val="47CF0F0F"/>
    <w:rsid w:val="47D26719"/>
    <w:rsid w:val="47DB6AB3"/>
    <w:rsid w:val="47E213F2"/>
    <w:rsid w:val="47ED774B"/>
    <w:rsid w:val="47F40975"/>
    <w:rsid w:val="47FC5AD6"/>
    <w:rsid w:val="48045A1B"/>
    <w:rsid w:val="4808327F"/>
    <w:rsid w:val="48092639"/>
    <w:rsid w:val="480C4C53"/>
    <w:rsid w:val="4812686C"/>
    <w:rsid w:val="48160602"/>
    <w:rsid w:val="4827394F"/>
    <w:rsid w:val="483B2005"/>
    <w:rsid w:val="483D2F66"/>
    <w:rsid w:val="484C5DB9"/>
    <w:rsid w:val="48580198"/>
    <w:rsid w:val="485B71E2"/>
    <w:rsid w:val="485E4569"/>
    <w:rsid w:val="48607FC4"/>
    <w:rsid w:val="486A2C52"/>
    <w:rsid w:val="486B793D"/>
    <w:rsid w:val="486C0F9D"/>
    <w:rsid w:val="486F1B78"/>
    <w:rsid w:val="48850816"/>
    <w:rsid w:val="488A5F11"/>
    <w:rsid w:val="488D7487"/>
    <w:rsid w:val="4895637A"/>
    <w:rsid w:val="48AC0C95"/>
    <w:rsid w:val="48B06EFD"/>
    <w:rsid w:val="48B43C5A"/>
    <w:rsid w:val="48BA2819"/>
    <w:rsid w:val="48BA34D6"/>
    <w:rsid w:val="48BC1B7A"/>
    <w:rsid w:val="48C12F4D"/>
    <w:rsid w:val="48C74BC8"/>
    <w:rsid w:val="48C75963"/>
    <w:rsid w:val="48CF2006"/>
    <w:rsid w:val="48DD3AFF"/>
    <w:rsid w:val="48F464ED"/>
    <w:rsid w:val="48F54D4D"/>
    <w:rsid w:val="48F803B2"/>
    <w:rsid w:val="49074DAA"/>
    <w:rsid w:val="490E4AAD"/>
    <w:rsid w:val="490E5732"/>
    <w:rsid w:val="492565F1"/>
    <w:rsid w:val="492A1CCF"/>
    <w:rsid w:val="4930453E"/>
    <w:rsid w:val="49427832"/>
    <w:rsid w:val="494279B8"/>
    <w:rsid w:val="495B0BB7"/>
    <w:rsid w:val="495F4514"/>
    <w:rsid w:val="4964688B"/>
    <w:rsid w:val="496D09DF"/>
    <w:rsid w:val="49746212"/>
    <w:rsid w:val="497F0016"/>
    <w:rsid w:val="49873A39"/>
    <w:rsid w:val="49897092"/>
    <w:rsid w:val="498B31AB"/>
    <w:rsid w:val="49BE4B6B"/>
    <w:rsid w:val="49DF25B3"/>
    <w:rsid w:val="49E06E02"/>
    <w:rsid w:val="49ED5B62"/>
    <w:rsid w:val="49F36C35"/>
    <w:rsid w:val="4A0E1AB4"/>
    <w:rsid w:val="4A0F5821"/>
    <w:rsid w:val="4A1C19AD"/>
    <w:rsid w:val="4A1E1A70"/>
    <w:rsid w:val="4A241C17"/>
    <w:rsid w:val="4A253F09"/>
    <w:rsid w:val="4A2D730F"/>
    <w:rsid w:val="4A3E412A"/>
    <w:rsid w:val="4A401E1A"/>
    <w:rsid w:val="4A5608C2"/>
    <w:rsid w:val="4A761B16"/>
    <w:rsid w:val="4A912F01"/>
    <w:rsid w:val="4A9271C5"/>
    <w:rsid w:val="4A9526C8"/>
    <w:rsid w:val="4A9C128F"/>
    <w:rsid w:val="4AA91755"/>
    <w:rsid w:val="4AB05AF0"/>
    <w:rsid w:val="4AB75E10"/>
    <w:rsid w:val="4AC27CCC"/>
    <w:rsid w:val="4AD47D92"/>
    <w:rsid w:val="4ADED09E"/>
    <w:rsid w:val="4AF0021B"/>
    <w:rsid w:val="4AF756D1"/>
    <w:rsid w:val="4B025F9E"/>
    <w:rsid w:val="4B074FC0"/>
    <w:rsid w:val="4B082667"/>
    <w:rsid w:val="4B0D622F"/>
    <w:rsid w:val="4B0E2C3F"/>
    <w:rsid w:val="4B0E7DD3"/>
    <w:rsid w:val="4B105AC6"/>
    <w:rsid w:val="4B1F523B"/>
    <w:rsid w:val="4B1F7FE4"/>
    <w:rsid w:val="4B244F01"/>
    <w:rsid w:val="4B2F042A"/>
    <w:rsid w:val="4B394D74"/>
    <w:rsid w:val="4B3B68BB"/>
    <w:rsid w:val="4B426A57"/>
    <w:rsid w:val="4B4C5064"/>
    <w:rsid w:val="4B58241E"/>
    <w:rsid w:val="4B5B5954"/>
    <w:rsid w:val="4B5E2820"/>
    <w:rsid w:val="4B6F6897"/>
    <w:rsid w:val="4B727AF9"/>
    <w:rsid w:val="4B7D28CF"/>
    <w:rsid w:val="4B836C00"/>
    <w:rsid w:val="4B8E0D7E"/>
    <w:rsid w:val="4B9E2DF9"/>
    <w:rsid w:val="4BA050E1"/>
    <w:rsid w:val="4BA3693A"/>
    <w:rsid w:val="4BD62B1C"/>
    <w:rsid w:val="4BD80D65"/>
    <w:rsid w:val="4BDB1ECD"/>
    <w:rsid w:val="4BDD7ABB"/>
    <w:rsid w:val="4BEA799F"/>
    <w:rsid w:val="4BEF7DD1"/>
    <w:rsid w:val="4BF17FCF"/>
    <w:rsid w:val="4BFF144F"/>
    <w:rsid w:val="4C017419"/>
    <w:rsid w:val="4C101605"/>
    <w:rsid w:val="4C1544ED"/>
    <w:rsid w:val="4C213321"/>
    <w:rsid w:val="4C2B1154"/>
    <w:rsid w:val="4C3B2B51"/>
    <w:rsid w:val="4C4710E4"/>
    <w:rsid w:val="4C565997"/>
    <w:rsid w:val="4C5810C6"/>
    <w:rsid w:val="4C6304E7"/>
    <w:rsid w:val="4C773743"/>
    <w:rsid w:val="4C7F6733"/>
    <w:rsid w:val="4C85283C"/>
    <w:rsid w:val="4C950B5F"/>
    <w:rsid w:val="4C9553D0"/>
    <w:rsid w:val="4C995E42"/>
    <w:rsid w:val="4CB20CFC"/>
    <w:rsid w:val="4CB86F92"/>
    <w:rsid w:val="4CBA7451"/>
    <w:rsid w:val="4CBB4F89"/>
    <w:rsid w:val="4CC0104B"/>
    <w:rsid w:val="4CD10878"/>
    <w:rsid w:val="4CD84010"/>
    <w:rsid w:val="4CDA4BE6"/>
    <w:rsid w:val="4CDD04C6"/>
    <w:rsid w:val="4CDD83DC"/>
    <w:rsid w:val="4CE35D87"/>
    <w:rsid w:val="4CE620AF"/>
    <w:rsid w:val="4CE8501C"/>
    <w:rsid w:val="4CF3744D"/>
    <w:rsid w:val="4CFE24F5"/>
    <w:rsid w:val="4D01281D"/>
    <w:rsid w:val="4D016D4B"/>
    <w:rsid w:val="4D032368"/>
    <w:rsid w:val="4D1B7856"/>
    <w:rsid w:val="4D296CD5"/>
    <w:rsid w:val="4D2E54D8"/>
    <w:rsid w:val="4D2F6EF1"/>
    <w:rsid w:val="4D3167C0"/>
    <w:rsid w:val="4D334C58"/>
    <w:rsid w:val="4D410A35"/>
    <w:rsid w:val="4D45640A"/>
    <w:rsid w:val="4D4A4296"/>
    <w:rsid w:val="4D6C35AE"/>
    <w:rsid w:val="4D6E0F85"/>
    <w:rsid w:val="4D726411"/>
    <w:rsid w:val="4D740B8C"/>
    <w:rsid w:val="4D742BAF"/>
    <w:rsid w:val="4D776F8E"/>
    <w:rsid w:val="4D847C78"/>
    <w:rsid w:val="4D856D16"/>
    <w:rsid w:val="4D857665"/>
    <w:rsid w:val="4DA1622D"/>
    <w:rsid w:val="4DADA858"/>
    <w:rsid w:val="4DAF13ED"/>
    <w:rsid w:val="4DB33A6D"/>
    <w:rsid w:val="4DC76549"/>
    <w:rsid w:val="4DC82F6E"/>
    <w:rsid w:val="4DCF23C7"/>
    <w:rsid w:val="4DD3727F"/>
    <w:rsid w:val="4DDBD62D"/>
    <w:rsid w:val="4DDF7B83"/>
    <w:rsid w:val="4DEB0076"/>
    <w:rsid w:val="4DF66A43"/>
    <w:rsid w:val="4E0760A3"/>
    <w:rsid w:val="4E0F53A4"/>
    <w:rsid w:val="4E1B6B91"/>
    <w:rsid w:val="4E1F2940"/>
    <w:rsid w:val="4E2540D8"/>
    <w:rsid w:val="4E324224"/>
    <w:rsid w:val="4E380110"/>
    <w:rsid w:val="4E3B5550"/>
    <w:rsid w:val="4E4814E4"/>
    <w:rsid w:val="4E4F8DBD"/>
    <w:rsid w:val="4E5653B8"/>
    <w:rsid w:val="4E60098C"/>
    <w:rsid w:val="4E6D7037"/>
    <w:rsid w:val="4E7701F5"/>
    <w:rsid w:val="4E7F0B85"/>
    <w:rsid w:val="4E866D59"/>
    <w:rsid w:val="4E871EFF"/>
    <w:rsid w:val="4EA0082D"/>
    <w:rsid w:val="4EA0699A"/>
    <w:rsid w:val="4EA36038"/>
    <w:rsid w:val="4EA439F8"/>
    <w:rsid w:val="4EAA4484"/>
    <w:rsid w:val="4EAF4F2E"/>
    <w:rsid w:val="4EB40801"/>
    <w:rsid w:val="4EBFF126"/>
    <w:rsid w:val="4EC72EA3"/>
    <w:rsid w:val="4ECE47E5"/>
    <w:rsid w:val="4ECF68ED"/>
    <w:rsid w:val="4ED02D2D"/>
    <w:rsid w:val="4ED84E75"/>
    <w:rsid w:val="4EDE74F6"/>
    <w:rsid w:val="4EFD3559"/>
    <w:rsid w:val="4EFED5F7"/>
    <w:rsid w:val="4EFF6ED0"/>
    <w:rsid w:val="4F037238"/>
    <w:rsid w:val="4F120EBC"/>
    <w:rsid w:val="4F1A68EB"/>
    <w:rsid w:val="4F22202C"/>
    <w:rsid w:val="4F2A0397"/>
    <w:rsid w:val="4F2BF949"/>
    <w:rsid w:val="4F305E50"/>
    <w:rsid w:val="4F4E71C7"/>
    <w:rsid w:val="4F4F3720"/>
    <w:rsid w:val="4F585EC3"/>
    <w:rsid w:val="4F5F214D"/>
    <w:rsid w:val="4F652C3A"/>
    <w:rsid w:val="4F695505"/>
    <w:rsid w:val="4F6D60D7"/>
    <w:rsid w:val="4F6F031B"/>
    <w:rsid w:val="4F8152D4"/>
    <w:rsid w:val="4F8945B9"/>
    <w:rsid w:val="4F8B51AC"/>
    <w:rsid w:val="4FA27560"/>
    <w:rsid w:val="4FAF1E19"/>
    <w:rsid w:val="4FBF8275"/>
    <w:rsid w:val="4FC56760"/>
    <w:rsid w:val="4FDA087A"/>
    <w:rsid w:val="4FDF2F77"/>
    <w:rsid w:val="4FDF76B8"/>
    <w:rsid w:val="4FE64C3C"/>
    <w:rsid w:val="4FF754A7"/>
    <w:rsid w:val="4FFB6623"/>
    <w:rsid w:val="4FFD7A9B"/>
    <w:rsid w:val="4FFEA294"/>
    <w:rsid w:val="4FFF4C64"/>
    <w:rsid w:val="5002102B"/>
    <w:rsid w:val="501D18FE"/>
    <w:rsid w:val="501D59EF"/>
    <w:rsid w:val="501D68B9"/>
    <w:rsid w:val="501E175A"/>
    <w:rsid w:val="50207370"/>
    <w:rsid w:val="5024494D"/>
    <w:rsid w:val="5024601D"/>
    <w:rsid w:val="504159DD"/>
    <w:rsid w:val="505625FB"/>
    <w:rsid w:val="5057021D"/>
    <w:rsid w:val="50695025"/>
    <w:rsid w:val="50717C4E"/>
    <w:rsid w:val="50771A7F"/>
    <w:rsid w:val="50776D4A"/>
    <w:rsid w:val="50791C94"/>
    <w:rsid w:val="50926443"/>
    <w:rsid w:val="50931834"/>
    <w:rsid w:val="50D10178"/>
    <w:rsid w:val="50D26147"/>
    <w:rsid w:val="50D2764D"/>
    <w:rsid w:val="50D475DC"/>
    <w:rsid w:val="50DB7B16"/>
    <w:rsid w:val="50E50617"/>
    <w:rsid w:val="50EA4C64"/>
    <w:rsid w:val="50F525D1"/>
    <w:rsid w:val="50F91412"/>
    <w:rsid w:val="51004D16"/>
    <w:rsid w:val="51016189"/>
    <w:rsid w:val="510462DE"/>
    <w:rsid w:val="51047178"/>
    <w:rsid w:val="51056EA1"/>
    <w:rsid w:val="510B5C4B"/>
    <w:rsid w:val="510F05CE"/>
    <w:rsid w:val="510F2888"/>
    <w:rsid w:val="51136310"/>
    <w:rsid w:val="51213298"/>
    <w:rsid w:val="51255C22"/>
    <w:rsid w:val="51256148"/>
    <w:rsid w:val="51450BFF"/>
    <w:rsid w:val="51462CEB"/>
    <w:rsid w:val="51493AE0"/>
    <w:rsid w:val="51573CAC"/>
    <w:rsid w:val="515820E2"/>
    <w:rsid w:val="515FD43E"/>
    <w:rsid w:val="5176689F"/>
    <w:rsid w:val="517FC2C4"/>
    <w:rsid w:val="518E143E"/>
    <w:rsid w:val="51956D25"/>
    <w:rsid w:val="51A12EFB"/>
    <w:rsid w:val="51A33DF7"/>
    <w:rsid w:val="51A50E7C"/>
    <w:rsid w:val="51A863F6"/>
    <w:rsid w:val="51AE6039"/>
    <w:rsid w:val="51B1181C"/>
    <w:rsid w:val="51B508B4"/>
    <w:rsid w:val="51BD6B00"/>
    <w:rsid w:val="51C11578"/>
    <w:rsid w:val="51C24072"/>
    <w:rsid w:val="51C61775"/>
    <w:rsid w:val="51CA3F0A"/>
    <w:rsid w:val="51CB33B6"/>
    <w:rsid w:val="51D20699"/>
    <w:rsid w:val="51D713C8"/>
    <w:rsid w:val="51D85896"/>
    <w:rsid w:val="51F500D6"/>
    <w:rsid w:val="51F531A4"/>
    <w:rsid w:val="51FD678D"/>
    <w:rsid w:val="52005ABF"/>
    <w:rsid w:val="52035003"/>
    <w:rsid w:val="52164291"/>
    <w:rsid w:val="521B1C24"/>
    <w:rsid w:val="521F2A93"/>
    <w:rsid w:val="522E6A18"/>
    <w:rsid w:val="5232742E"/>
    <w:rsid w:val="523705A3"/>
    <w:rsid w:val="52532B35"/>
    <w:rsid w:val="525646EC"/>
    <w:rsid w:val="52572F92"/>
    <w:rsid w:val="525F0B7C"/>
    <w:rsid w:val="52623EB8"/>
    <w:rsid w:val="528A5736"/>
    <w:rsid w:val="528D0588"/>
    <w:rsid w:val="528D7A3F"/>
    <w:rsid w:val="529665D0"/>
    <w:rsid w:val="529965A7"/>
    <w:rsid w:val="529E7E5B"/>
    <w:rsid w:val="529F6FE6"/>
    <w:rsid w:val="52A33D91"/>
    <w:rsid w:val="52AB3B5F"/>
    <w:rsid w:val="52BB56BC"/>
    <w:rsid w:val="52C90F0C"/>
    <w:rsid w:val="52CC03F1"/>
    <w:rsid w:val="52E26B60"/>
    <w:rsid w:val="52E8451C"/>
    <w:rsid w:val="52F11250"/>
    <w:rsid w:val="52FA454D"/>
    <w:rsid w:val="52FE3AB0"/>
    <w:rsid w:val="52FF04F1"/>
    <w:rsid w:val="530028C4"/>
    <w:rsid w:val="530507EC"/>
    <w:rsid w:val="5308415E"/>
    <w:rsid w:val="530A448F"/>
    <w:rsid w:val="53103CEB"/>
    <w:rsid w:val="53194380"/>
    <w:rsid w:val="531F5C40"/>
    <w:rsid w:val="532419E2"/>
    <w:rsid w:val="532D77CD"/>
    <w:rsid w:val="532F6474"/>
    <w:rsid w:val="534043D8"/>
    <w:rsid w:val="534118D1"/>
    <w:rsid w:val="5345498C"/>
    <w:rsid w:val="534B48B1"/>
    <w:rsid w:val="534E1882"/>
    <w:rsid w:val="535307BC"/>
    <w:rsid w:val="535A742F"/>
    <w:rsid w:val="535D3D25"/>
    <w:rsid w:val="535F4968"/>
    <w:rsid w:val="53652CC9"/>
    <w:rsid w:val="53684B2D"/>
    <w:rsid w:val="536A2F29"/>
    <w:rsid w:val="536A69B2"/>
    <w:rsid w:val="536B1915"/>
    <w:rsid w:val="537814A3"/>
    <w:rsid w:val="53810E5D"/>
    <w:rsid w:val="5385101B"/>
    <w:rsid w:val="538F06AC"/>
    <w:rsid w:val="539F3128"/>
    <w:rsid w:val="53A02072"/>
    <w:rsid w:val="53A51943"/>
    <w:rsid w:val="53BB4B31"/>
    <w:rsid w:val="53C714C3"/>
    <w:rsid w:val="53D67CBE"/>
    <w:rsid w:val="53D87F55"/>
    <w:rsid w:val="53DF4821"/>
    <w:rsid w:val="53E15220"/>
    <w:rsid w:val="53F515DD"/>
    <w:rsid w:val="53F742FC"/>
    <w:rsid w:val="53FE45D8"/>
    <w:rsid w:val="53FF240D"/>
    <w:rsid w:val="540466B3"/>
    <w:rsid w:val="542C7C57"/>
    <w:rsid w:val="543775B1"/>
    <w:rsid w:val="544F30E0"/>
    <w:rsid w:val="54532958"/>
    <w:rsid w:val="545509EE"/>
    <w:rsid w:val="545757D2"/>
    <w:rsid w:val="545A7071"/>
    <w:rsid w:val="545C7466"/>
    <w:rsid w:val="545D5AF4"/>
    <w:rsid w:val="545F56E3"/>
    <w:rsid w:val="546B7B95"/>
    <w:rsid w:val="547215A0"/>
    <w:rsid w:val="54776BB6"/>
    <w:rsid w:val="547A66A6"/>
    <w:rsid w:val="548C55FF"/>
    <w:rsid w:val="54937CFA"/>
    <w:rsid w:val="54947768"/>
    <w:rsid w:val="549666B6"/>
    <w:rsid w:val="54972646"/>
    <w:rsid w:val="54A61762"/>
    <w:rsid w:val="54A866F4"/>
    <w:rsid w:val="54B030CE"/>
    <w:rsid w:val="54BE72D0"/>
    <w:rsid w:val="54BF2DA1"/>
    <w:rsid w:val="54C55B73"/>
    <w:rsid w:val="54C66164"/>
    <w:rsid w:val="54C8786C"/>
    <w:rsid w:val="54CD797E"/>
    <w:rsid w:val="54DE29F0"/>
    <w:rsid w:val="54E53DB7"/>
    <w:rsid w:val="54E54FB7"/>
    <w:rsid w:val="54E57FE4"/>
    <w:rsid w:val="54F71EEA"/>
    <w:rsid w:val="550B5BD2"/>
    <w:rsid w:val="551E69F4"/>
    <w:rsid w:val="55213C55"/>
    <w:rsid w:val="552B538B"/>
    <w:rsid w:val="552C4D12"/>
    <w:rsid w:val="553631D0"/>
    <w:rsid w:val="553B047F"/>
    <w:rsid w:val="553E2BDC"/>
    <w:rsid w:val="554432F7"/>
    <w:rsid w:val="5548001A"/>
    <w:rsid w:val="554B3751"/>
    <w:rsid w:val="55532EAB"/>
    <w:rsid w:val="55563B76"/>
    <w:rsid w:val="55580B5B"/>
    <w:rsid w:val="555F4860"/>
    <w:rsid w:val="55601CF8"/>
    <w:rsid w:val="5560764A"/>
    <w:rsid w:val="556737B2"/>
    <w:rsid w:val="55676C2B"/>
    <w:rsid w:val="5576BE26"/>
    <w:rsid w:val="557B496A"/>
    <w:rsid w:val="55904628"/>
    <w:rsid w:val="559206BB"/>
    <w:rsid w:val="55984F35"/>
    <w:rsid w:val="559BA79B"/>
    <w:rsid w:val="55B320B7"/>
    <w:rsid w:val="55B67ADF"/>
    <w:rsid w:val="55BA1450"/>
    <w:rsid w:val="55BA25B0"/>
    <w:rsid w:val="55BE1201"/>
    <w:rsid w:val="55C07849"/>
    <w:rsid w:val="55DE6303"/>
    <w:rsid w:val="55EF0360"/>
    <w:rsid w:val="55F0440E"/>
    <w:rsid w:val="55FA184D"/>
    <w:rsid w:val="55FD7928"/>
    <w:rsid w:val="5621657A"/>
    <w:rsid w:val="562763BA"/>
    <w:rsid w:val="564C74B9"/>
    <w:rsid w:val="564E4749"/>
    <w:rsid w:val="56560D3C"/>
    <w:rsid w:val="56577957"/>
    <w:rsid w:val="565B2F3C"/>
    <w:rsid w:val="565C475C"/>
    <w:rsid w:val="565F2D27"/>
    <w:rsid w:val="566273F2"/>
    <w:rsid w:val="56664253"/>
    <w:rsid w:val="566A3AAA"/>
    <w:rsid w:val="566F07D3"/>
    <w:rsid w:val="567D7B07"/>
    <w:rsid w:val="569641CC"/>
    <w:rsid w:val="56A31DF5"/>
    <w:rsid w:val="56BF27A3"/>
    <w:rsid w:val="56BF4B08"/>
    <w:rsid w:val="56C7341D"/>
    <w:rsid w:val="56E85B49"/>
    <w:rsid w:val="56EF4028"/>
    <w:rsid w:val="56EF429D"/>
    <w:rsid w:val="56FBD594"/>
    <w:rsid w:val="56FFB1AF"/>
    <w:rsid w:val="56FFCB63"/>
    <w:rsid w:val="571526B6"/>
    <w:rsid w:val="572338C8"/>
    <w:rsid w:val="572641A3"/>
    <w:rsid w:val="572B9297"/>
    <w:rsid w:val="572E6B88"/>
    <w:rsid w:val="573077D6"/>
    <w:rsid w:val="573568B4"/>
    <w:rsid w:val="573A7191"/>
    <w:rsid w:val="573B4264"/>
    <w:rsid w:val="574B6C16"/>
    <w:rsid w:val="575174AE"/>
    <w:rsid w:val="575FD2AE"/>
    <w:rsid w:val="57604914"/>
    <w:rsid w:val="576308E6"/>
    <w:rsid w:val="5769156E"/>
    <w:rsid w:val="576FF08B"/>
    <w:rsid w:val="577E4EAB"/>
    <w:rsid w:val="579498DA"/>
    <w:rsid w:val="579C7C83"/>
    <w:rsid w:val="57B11002"/>
    <w:rsid w:val="57B14752"/>
    <w:rsid w:val="57B3ABFE"/>
    <w:rsid w:val="57B4343D"/>
    <w:rsid w:val="57BFB98C"/>
    <w:rsid w:val="57BFCD07"/>
    <w:rsid w:val="57C05BE8"/>
    <w:rsid w:val="57C30157"/>
    <w:rsid w:val="57C41461"/>
    <w:rsid w:val="57CB6413"/>
    <w:rsid w:val="57CC27DF"/>
    <w:rsid w:val="57D9122A"/>
    <w:rsid w:val="57E25270"/>
    <w:rsid w:val="57F674B8"/>
    <w:rsid w:val="57F7D932"/>
    <w:rsid w:val="57F96170"/>
    <w:rsid w:val="57FB0A9E"/>
    <w:rsid w:val="57FC25EC"/>
    <w:rsid w:val="57FE6420"/>
    <w:rsid w:val="57FE9FB0"/>
    <w:rsid w:val="57FF5DA6"/>
    <w:rsid w:val="57FF9CA8"/>
    <w:rsid w:val="581304C3"/>
    <w:rsid w:val="581E77BC"/>
    <w:rsid w:val="58204119"/>
    <w:rsid w:val="584E638E"/>
    <w:rsid w:val="584E6A50"/>
    <w:rsid w:val="58535244"/>
    <w:rsid w:val="586414B1"/>
    <w:rsid w:val="586C7DCB"/>
    <w:rsid w:val="587E00D0"/>
    <w:rsid w:val="5891597A"/>
    <w:rsid w:val="589D58C9"/>
    <w:rsid w:val="58B607D6"/>
    <w:rsid w:val="58BC6373"/>
    <w:rsid w:val="58C44394"/>
    <w:rsid w:val="58C47A3D"/>
    <w:rsid w:val="58CB51AD"/>
    <w:rsid w:val="58D5DE9A"/>
    <w:rsid w:val="58D9036C"/>
    <w:rsid w:val="58DA7E97"/>
    <w:rsid w:val="58DC7759"/>
    <w:rsid w:val="58EC5F87"/>
    <w:rsid w:val="58F10008"/>
    <w:rsid w:val="58F414C8"/>
    <w:rsid w:val="58F505EF"/>
    <w:rsid w:val="58F62A86"/>
    <w:rsid w:val="59035E9F"/>
    <w:rsid w:val="590B6CAB"/>
    <w:rsid w:val="590C4E4E"/>
    <w:rsid w:val="591812A4"/>
    <w:rsid w:val="591C475E"/>
    <w:rsid w:val="591C64B0"/>
    <w:rsid w:val="59260BAB"/>
    <w:rsid w:val="59281529"/>
    <w:rsid w:val="592C3DE2"/>
    <w:rsid w:val="59311DB1"/>
    <w:rsid w:val="59355312"/>
    <w:rsid w:val="59371120"/>
    <w:rsid w:val="593C7A74"/>
    <w:rsid w:val="593D7CC5"/>
    <w:rsid w:val="59426527"/>
    <w:rsid w:val="59482C49"/>
    <w:rsid w:val="59571E90"/>
    <w:rsid w:val="5962304D"/>
    <w:rsid w:val="59710ED9"/>
    <w:rsid w:val="5971601E"/>
    <w:rsid w:val="59764BCF"/>
    <w:rsid w:val="59774D11"/>
    <w:rsid w:val="597B0989"/>
    <w:rsid w:val="597B4B41"/>
    <w:rsid w:val="598057DC"/>
    <w:rsid w:val="59886C13"/>
    <w:rsid w:val="59935AA2"/>
    <w:rsid w:val="59A541C5"/>
    <w:rsid w:val="59AA50CE"/>
    <w:rsid w:val="59AC3358"/>
    <w:rsid w:val="59B71291"/>
    <w:rsid w:val="59CE4B02"/>
    <w:rsid w:val="59CF873E"/>
    <w:rsid w:val="59CFC0CD"/>
    <w:rsid w:val="59D24EC0"/>
    <w:rsid w:val="59D5FDC3"/>
    <w:rsid w:val="59D7172F"/>
    <w:rsid w:val="59D840CD"/>
    <w:rsid w:val="59E31B0C"/>
    <w:rsid w:val="59E66DF9"/>
    <w:rsid w:val="59EA7E2A"/>
    <w:rsid w:val="59EF5C54"/>
    <w:rsid w:val="59F12C6C"/>
    <w:rsid w:val="59F53CD7"/>
    <w:rsid w:val="59FD40A6"/>
    <w:rsid w:val="59FD60FD"/>
    <w:rsid w:val="59FF02F3"/>
    <w:rsid w:val="5A117963"/>
    <w:rsid w:val="5A1435F7"/>
    <w:rsid w:val="5A155146"/>
    <w:rsid w:val="5A22114C"/>
    <w:rsid w:val="5A321DBE"/>
    <w:rsid w:val="5A5A12F5"/>
    <w:rsid w:val="5A681D03"/>
    <w:rsid w:val="5A6C333C"/>
    <w:rsid w:val="5A6C7A85"/>
    <w:rsid w:val="5A765F9F"/>
    <w:rsid w:val="5A7E3935"/>
    <w:rsid w:val="5A7F0F2A"/>
    <w:rsid w:val="5A820594"/>
    <w:rsid w:val="5A867B53"/>
    <w:rsid w:val="5A8738CB"/>
    <w:rsid w:val="5A8E1CBC"/>
    <w:rsid w:val="5A976FC2"/>
    <w:rsid w:val="5A9D7B0C"/>
    <w:rsid w:val="5AA01FF1"/>
    <w:rsid w:val="5AAE0E58"/>
    <w:rsid w:val="5AB2007A"/>
    <w:rsid w:val="5AB45314"/>
    <w:rsid w:val="5AB667EB"/>
    <w:rsid w:val="5AC27816"/>
    <w:rsid w:val="5AC85BD7"/>
    <w:rsid w:val="5AC9724A"/>
    <w:rsid w:val="5AD54759"/>
    <w:rsid w:val="5ADF1CA5"/>
    <w:rsid w:val="5ADF7887"/>
    <w:rsid w:val="5AE476B8"/>
    <w:rsid w:val="5AEF35E7"/>
    <w:rsid w:val="5AFDA7DE"/>
    <w:rsid w:val="5B0A27E0"/>
    <w:rsid w:val="5B12623C"/>
    <w:rsid w:val="5B17414F"/>
    <w:rsid w:val="5B21713C"/>
    <w:rsid w:val="5B294982"/>
    <w:rsid w:val="5B323A3E"/>
    <w:rsid w:val="5B34262C"/>
    <w:rsid w:val="5B3948F9"/>
    <w:rsid w:val="5B41668E"/>
    <w:rsid w:val="5B4517BC"/>
    <w:rsid w:val="5B481402"/>
    <w:rsid w:val="5B4D0AEA"/>
    <w:rsid w:val="5B590DC3"/>
    <w:rsid w:val="5B5E2AFA"/>
    <w:rsid w:val="5B655401"/>
    <w:rsid w:val="5B684447"/>
    <w:rsid w:val="5B686224"/>
    <w:rsid w:val="5B7160E9"/>
    <w:rsid w:val="5B743E4F"/>
    <w:rsid w:val="5B776502"/>
    <w:rsid w:val="5B833AFB"/>
    <w:rsid w:val="5B863E18"/>
    <w:rsid w:val="5B991A8E"/>
    <w:rsid w:val="5BB20C2C"/>
    <w:rsid w:val="5BC51AEA"/>
    <w:rsid w:val="5BCD23A2"/>
    <w:rsid w:val="5BD032AC"/>
    <w:rsid w:val="5BD51597"/>
    <w:rsid w:val="5BDA9497"/>
    <w:rsid w:val="5BDF57D7"/>
    <w:rsid w:val="5BDF6FB8"/>
    <w:rsid w:val="5BDFECE0"/>
    <w:rsid w:val="5BE24C0E"/>
    <w:rsid w:val="5BE34629"/>
    <w:rsid w:val="5BEFA1D6"/>
    <w:rsid w:val="5BF41F5D"/>
    <w:rsid w:val="5BFA39A2"/>
    <w:rsid w:val="5BFAA488"/>
    <w:rsid w:val="5BFB2B66"/>
    <w:rsid w:val="5BFF4E9D"/>
    <w:rsid w:val="5C033BFD"/>
    <w:rsid w:val="5C0B5573"/>
    <w:rsid w:val="5C110F57"/>
    <w:rsid w:val="5C1B7694"/>
    <w:rsid w:val="5C1F1EE8"/>
    <w:rsid w:val="5C2238AB"/>
    <w:rsid w:val="5C262F6B"/>
    <w:rsid w:val="5C2E4E5D"/>
    <w:rsid w:val="5C447CC6"/>
    <w:rsid w:val="5C4820BB"/>
    <w:rsid w:val="5C604A4F"/>
    <w:rsid w:val="5C7E1150"/>
    <w:rsid w:val="5C7F3D01"/>
    <w:rsid w:val="5C8E1018"/>
    <w:rsid w:val="5C931321"/>
    <w:rsid w:val="5C9347A9"/>
    <w:rsid w:val="5C983630"/>
    <w:rsid w:val="5C9D6F3F"/>
    <w:rsid w:val="5CA2068E"/>
    <w:rsid w:val="5CBD51A5"/>
    <w:rsid w:val="5CC54932"/>
    <w:rsid w:val="5CCA1FFB"/>
    <w:rsid w:val="5CCA7E64"/>
    <w:rsid w:val="5CCF1762"/>
    <w:rsid w:val="5CD10E2D"/>
    <w:rsid w:val="5CDD1926"/>
    <w:rsid w:val="5CDF6780"/>
    <w:rsid w:val="5CE803FA"/>
    <w:rsid w:val="5CEAA994"/>
    <w:rsid w:val="5CF6025F"/>
    <w:rsid w:val="5CFE2AEC"/>
    <w:rsid w:val="5CFE3974"/>
    <w:rsid w:val="5CFEB5CD"/>
    <w:rsid w:val="5D0265C5"/>
    <w:rsid w:val="5D0A5732"/>
    <w:rsid w:val="5D0C3A24"/>
    <w:rsid w:val="5D1245C8"/>
    <w:rsid w:val="5D1D5D3C"/>
    <w:rsid w:val="5D2A68DA"/>
    <w:rsid w:val="5D2FB2BB"/>
    <w:rsid w:val="5D36B979"/>
    <w:rsid w:val="5D4C1960"/>
    <w:rsid w:val="5D4E6F8D"/>
    <w:rsid w:val="5D4F0F8C"/>
    <w:rsid w:val="5D554F7D"/>
    <w:rsid w:val="5D5756C1"/>
    <w:rsid w:val="5D697C7F"/>
    <w:rsid w:val="5D7D574B"/>
    <w:rsid w:val="5D7F4A3B"/>
    <w:rsid w:val="5D810252"/>
    <w:rsid w:val="5D904FF0"/>
    <w:rsid w:val="5D954B1E"/>
    <w:rsid w:val="5D976F1C"/>
    <w:rsid w:val="5D9E48AE"/>
    <w:rsid w:val="5DA1153D"/>
    <w:rsid w:val="5DAE36CF"/>
    <w:rsid w:val="5DBB6E7E"/>
    <w:rsid w:val="5DBF3280"/>
    <w:rsid w:val="5DCFD9F5"/>
    <w:rsid w:val="5DD143A0"/>
    <w:rsid w:val="5DD7C676"/>
    <w:rsid w:val="5DD7CE9E"/>
    <w:rsid w:val="5DDB113E"/>
    <w:rsid w:val="5DDF6DA5"/>
    <w:rsid w:val="5DE234BC"/>
    <w:rsid w:val="5DE45B97"/>
    <w:rsid w:val="5DE60909"/>
    <w:rsid w:val="5DE634BE"/>
    <w:rsid w:val="5DFF6FB7"/>
    <w:rsid w:val="5DFF993F"/>
    <w:rsid w:val="5E026073"/>
    <w:rsid w:val="5E174F66"/>
    <w:rsid w:val="5E27164D"/>
    <w:rsid w:val="5E31601A"/>
    <w:rsid w:val="5E32604D"/>
    <w:rsid w:val="5E384045"/>
    <w:rsid w:val="5E3924AB"/>
    <w:rsid w:val="5E436BEF"/>
    <w:rsid w:val="5E4A5197"/>
    <w:rsid w:val="5E571664"/>
    <w:rsid w:val="5E5E7317"/>
    <w:rsid w:val="5E6FD07C"/>
    <w:rsid w:val="5E781B89"/>
    <w:rsid w:val="5E7C480D"/>
    <w:rsid w:val="5E894B1D"/>
    <w:rsid w:val="5E904657"/>
    <w:rsid w:val="5E912F6A"/>
    <w:rsid w:val="5E97514A"/>
    <w:rsid w:val="5E983254"/>
    <w:rsid w:val="5E9914BA"/>
    <w:rsid w:val="5E9D65A7"/>
    <w:rsid w:val="5EA448DE"/>
    <w:rsid w:val="5EA65232"/>
    <w:rsid w:val="5EAD2B91"/>
    <w:rsid w:val="5EB2326A"/>
    <w:rsid w:val="5EBA5829"/>
    <w:rsid w:val="5EBC1692"/>
    <w:rsid w:val="5EBC3F19"/>
    <w:rsid w:val="5EBF3633"/>
    <w:rsid w:val="5EC4187B"/>
    <w:rsid w:val="5EC62639"/>
    <w:rsid w:val="5ECA438A"/>
    <w:rsid w:val="5ED36928"/>
    <w:rsid w:val="5ED57BA0"/>
    <w:rsid w:val="5EDF55B8"/>
    <w:rsid w:val="5EDF6F91"/>
    <w:rsid w:val="5EE47B06"/>
    <w:rsid w:val="5EE718F6"/>
    <w:rsid w:val="5EE732C4"/>
    <w:rsid w:val="5EEA2BC3"/>
    <w:rsid w:val="5EEBDE87"/>
    <w:rsid w:val="5EEFAD05"/>
    <w:rsid w:val="5EF4C7DE"/>
    <w:rsid w:val="5EF60325"/>
    <w:rsid w:val="5EFFF7CB"/>
    <w:rsid w:val="5F000952"/>
    <w:rsid w:val="5F184E67"/>
    <w:rsid w:val="5F255665"/>
    <w:rsid w:val="5F2C6E91"/>
    <w:rsid w:val="5F342B82"/>
    <w:rsid w:val="5F4076CC"/>
    <w:rsid w:val="5F43405C"/>
    <w:rsid w:val="5F5A32E3"/>
    <w:rsid w:val="5F5B44B1"/>
    <w:rsid w:val="5F5BF258"/>
    <w:rsid w:val="5F5D013A"/>
    <w:rsid w:val="5F5F4E0C"/>
    <w:rsid w:val="5F642E62"/>
    <w:rsid w:val="5F65E83E"/>
    <w:rsid w:val="5F663E36"/>
    <w:rsid w:val="5F6B7929"/>
    <w:rsid w:val="5F731889"/>
    <w:rsid w:val="5F7D0F10"/>
    <w:rsid w:val="5F7F1884"/>
    <w:rsid w:val="5F7F74D7"/>
    <w:rsid w:val="5F7F8A32"/>
    <w:rsid w:val="5F7FC0A3"/>
    <w:rsid w:val="5F842FEC"/>
    <w:rsid w:val="5F855F99"/>
    <w:rsid w:val="5F8959EF"/>
    <w:rsid w:val="5F90653D"/>
    <w:rsid w:val="5F93582E"/>
    <w:rsid w:val="5F99C5CF"/>
    <w:rsid w:val="5F9C181C"/>
    <w:rsid w:val="5F9F7CAE"/>
    <w:rsid w:val="5FA170E2"/>
    <w:rsid w:val="5FB38146"/>
    <w:rsid w:val="5FB76A00"/>
    <w:rsid w:val="5FBC13D4"/>
    <w:rsid w:val="5FBDB63E"/>
    <w:rsid w:val="5FBE49E3"/>
    <w:rsid w:val="5FCBD63E"/>
    <w:rsid w:val="5FCD60E8"/>
    <w:rsid w:val="5FCE27D4"/>
    <w:rsid w:val="5FCF7E41"/>
    <w:rsid w:val="5FD55C01"/>
    <w:rsid w:val="5FD6A521"/>
    <w:rsid w:val="5FD767F0"/>
    <w:rsid w:val="5FD7FC69"/>
    <w:rsid w:val="5FD87B40"/>
    <w:rsid w:val="5FDE431B"/>
    <w:rsid w:val="5FE4E7F6"/>
    <w:rsid w:val="5FE5C188"/>
    <w:rsid w:val="5FE744F7"/>
    <w:rsid w:val="5FEA7E0F"/>
    <w:rsid w:val="5FEAE9BD"/>
    <w:rsid w:val="5FEB7EB4"/>
    <w:rsid w:val="5FED7745"/>
    <w:rsid w:val="5FEE0BBF"/>
    <w:rsid w:val="5FEF57C0"/>
    <w:rsid w:val="5FF2678A"/>
    <w:rsid w:val="5FF38223"/>
    <w:rsid w:val="5FF3A70F"/>
    <w:rsid w:val="5FF50811"/>
    <w:rsid w:val="5FF739F2"/>
    <w:rsid w:val="5FF78ED0"/>
    <w:rsid w:val="5FF820B1"/>
    <w:rsid w:val="5FF9CC7D"/>
    <w:rsid w:val="5FFC3ADF"/>
    <w:rsid w:val="5FFD2C58"/>
    <w:rsid w:val="5FFF6719"/>
    <w:rsid w:val="60020FC2"/>
    <w:rsid w:val="600532C8"/>
    <w:rsid w:val="60067A17"/>
    <w:rsid w:val="60101A73"/>
    <w:rsid w:val="60113C22"/>
    <w:rsid w:val="601519B4"/>
    <w:rsid w:val="601D0083"/>
    <w:rsid w:val="602225E0"/>
    <w:rsid w:val="6024615E"/>
    <w:rsid w:val="603718EF"/>
    <w:rsid w:val="603911EE"/>
    <w:rsid w:val="603A0275"/>
    <w:rsid w:val="603D6F06"/>
    <w:rsid w:val="604309B7"/>
    <w:rsid w:val="60487B29"/>
    <w:rsid w:val="60494232"/>
    <w:rsid w:val="605E3DF9"/>
    <w:rsid w:val="605F1C6E"/>
    <w:rsid w:val="60605067"/>
    <w:rsid w:val="606C57CA"/>
    <w:rsid w:val="607C5D0C"/>
    <w:rsid w:val="60801728"/>
    <w:rsid w:val="60831785"/>
    <w:rsid w:val="60AA7F32"/>
    <w:rsid w:val="60BF5B6D"/>
    <w:rsid w:val="60C07DB9"/>
    <w:rsid w:val="60C42C9E"/>
    <w:rsid w:val="60CF0104"/>
    <w:rsid w:val="60D304B3"/>
    <w:rsid w:val="60D62EB6"/>
    <w:rsid w:val="60E76E71"/>
    <w:rsid w:val="60E87DC9"/>
    <w:rsid w:val="60F1318D"/>
    <w:rsid w:val="60FC456F"/>
    <w:rsid w:val="610E1DC1"/>
    <w:rsid w:val="61161505"/>
    <w:rsid w:val="612B6DD0"/>
    <w:rsid w:val="61347B4F"/>
    <w:rsid w:val="613A6E2F"/>
    <w:rsid w:val="613E58ED"/>
    <w:rsid w:val="61522AD0"/>
    <w:rsid w:val="61587D5E"/>
    <w:rsid w:val="615FC7C1"/>
    <w:rsid w:val="61671D60"/>
    <w:rsid w:val="616B3A1E"/>
    <w:rsid w:val="616B510C"/>
    <w:rsid w:val="61791F5A"/>
    <w:rsid w:val="617B3D7A"/>
    <w:rsid w:val="61825DBC"/>
    <w:rsid w:val="61957C13"/>
    <w:rsid w:val="61A2000E"/>
    <w:rsid w:val="61A62248"/>
    <w:rsid w:val="61A6733B"/>
    <w:rsid w:val="61AE3223"/>
    <w:rsid w:val="61AE574F"/>
    <w:rsid w:val="61B3120A"/>
    <w:rsid w:val="61BA63CF"/>
    <w:rsid w:val="61C42B1A"/>
    <w:rsid w:val="61D1675F"/>
    <w:rsid w:val="61D92265"/>
    <w:rsid w:val="61E213FA"/>
    <w:rsid w:val="61EE6F82"/>
    <w:rsid w:val="61F27C91"/>
    <w:rsid w:val="61FD78A4"/>
    <w:rsid w:val="61FF75D9"/>
    <w:rsid w:val="62070DFB"/>
    <w:rsid w:val="621A0EF3"/>
    <w:rsid w:val="622D302C"/>
    <w:rsid w:val="622E6806"/>
    <w:rsid w:val="625177D7"/>
    <w:rsid w:val="62531FBF"/>
    <w:rsid w:val="6256541A"/>
    <w:rsid w:val="62634C1E"/>
    <w:rsid w:val="626B0A5A"/>
    <w:rsid w:val="62722E3B"/>
    <w:rsid w:val="627644C9"/>
    <w:rsid w:val="62764551"/>
    <w:rsid w:val="6282716F"/>
    <w:rsid w:val="62944813"/>
    <w:rsid w:val="62962186"/>
    <w:rsid w:val="62AF7E63"/>
    <w:rsid w:val="62BD47F7"/>
    <w:rsid w:val="62C65E51"/>
    <w:rsid w:val="62CF3D75"/>
    <w:rsid w:val="62D220B7"/>
    <w:rsid w:val="62D6719E"/>
    <w:rsid w:val="62DB2BD0"/>
    <w:rsid w:val="62DC63E8"/>
    <w:rsid w:val="62E226ED"/>
    <w:rsid w:val="62E6470D"/>
    <w:rsid w:val="62EF63CA"/>
    <w:rsid w:val="62F34A85"/>
    <w:rsid w:val="62F661CD"/>
    <w:rsid w:val="62F77D79"/>
    <w:rsid w:val="62F94C4B"/>
    <w:rsid w:val="62FA7799"/>
    <w:rsid w:val="63014D6B"/>
    <w:rsid w:val="630C015A"/>
    <w:rsid w:val="630E4973"/>
    <w:rsid w:val="6313188F"/>
    <w:rsid w:val="631BFAC7"/>
    <w:rsid w:val="63206307"/>
    <w:rsid w:val="632C32BF"/>
    <w:rsid w:val="635D341B"/>
    <w:rsid w:val="636C587A"/>
    <w:rsid w:val="637C3CA5"/>
    <w:rsid w:val="638155F8"/>
    <w:rsid w:val="63925294"/>
    <w:rsid w:val="63973F92"/>
    <w:rsid w:val="63A47E64"/>
    <w:rsid w:val="63AB786C"/>
    <w:rsid w:val="63B23767"/>
    <w:rsid w:val="63BBB180"/>
    <w:rsid w:val="63C45248"/>
    <w:rsid w:val="63C900E7"/>
    <w:rsid w:val="63EB188B"/>
    <w:rsid w:val="63EE2222"/>
    <w:rsid w:val="63EF7319"/>
    <w:rsid w:val="63F728A4"/>
    <w:rsid w:val="63FB2A89"/>
    <w:rsid w:val="63FD42AD"/>
    <w:rsid w:val="63FE6486"/>
    <w:rsid w:val="63FF9067"/>
    <w:rsid w:val="63FF9AC8"/>
    <w:rsid w:val="6405415C"/>
    <w:rsid w:val="641A332F"/>
    <w:rsid w:val="642A5EDF"/>
    <w:rsid w:val="643034A6"/>
    <w:rsid w:val="643833FF"/>
    <w:rsid w:val="643E7785"/>
    <w:rsid w:val="6440301B"/>
    <w:rsid w:val="644638A3"/>
    <w:rsid w:val="645875F1"/>
    <w:rsid w:val="645B73B6"/>
    <w:rsid w:val="646627A3"/>
    <w:rsid w:val="646B9769"/>
    <w:rsid w:val="64923598"/>
    <w:rsid w:val="649241FD"/>
    <w:rsid w:val="649B3256"/>
    <w:rsid w:val="64AD4DDE"/>
    <w:rsid w:val="64B033E3"/>
    <w:rsid w:val="64B63731"/>
    <w:rsid w:val="64B76DF8"/>
    <w:rsid w:val="64BC779D"/>
    <w:rsid w:val="64BE7A33"/>
    <w:rsid w:val="64D720B7"/>
    <w:rsid w:val="64DD471B"/>
    <w:rsid w:val="64ED5EC9"/>
    <w:rsid w:val="64F22B13"/>
    <w:rsid w:val="64F4601D"/>
    <w:rsid w:val="64FD0FB4"/>
    <w:rsid w:val="650224CC"/>
    <w:rsid w:val="65096F42"/>
    <w:rsid w:val="65221453"/>
    <w:rsid w:val="6529272C"/>
    <w:rsid w:val="652A4C7F"/>
    <w:rsid w:val="652D60DE"/>
    <w:rsid w:val="653E0C4C"/>
    <w:rsid w:val="653E7483"/>
    <w:rsid w:val="654421FF"/>
    <w:rsid w:val="6545345E"/>
    <w:rsid w:val="655B7E2E"/>
    <w:rsid w:val="656E7873"/>
    <w:rsid w:val="65715A14"/>
    <w:rsid w:val="657F1BD7"/>
    <w:rsid w:val="65892E98"/>
    <w:rsid w:val="658A637A"/>
    <w:rsid w:val="658F469F"/>
    <w:rsid w:val="659A722C"/>
    <w:rsid w:val="659D40BE"/>
    <w:rsid w:val="659D649C"/>
    <w:rsid w:val="65A05841"/>
    <w:rsid w:val="65A20445"/>
    <w:rsid w:val="65AA6608"/>
    <w:rsid w:val="65B91A07"/>
    <w:rsid w:val="65B9AC59"/>
    <w:rsid w:val="65C6773F"/>
    <w:rsid w:val="65CC0A2F"/>
    <w:rsid w:val="65D25633"/>
    <w:rsid w:val="65D44AE5"/>
    <w:rsid w:val="65E31534"/>
    <w:rsid w:val="65EEB04D"/>
    <w:rsid w:val="65FF0869"/>
    <w:rsid w:val="65FF537C"/>
    <w:rsid w:val="6600484F"/>
    <w:rsid w:val="66037956"/>
    <w:rsid w:val="66131BCF"/>
    <w:rsid w:val="66221BA5"/>
    <w:rsid w:val="662768E0"/>
    <w:rsid w:val="662C2FDE"/>
    <w:rsid w:val="662D03C2"/>
    <w:rsid w:val="66370A9A"/>
    <w:rsid w:val="664744DC"/>
    <w:rsid w:val="664B3A03"/>
    <w:rsid w:val="66546E21"/>
    <w:rsid w:val="665A6459"/>
    <w:rsid w:val="666A42B3"/>
    <w:rsid w:val="666E080A"/>
    <w:rsid w:val="66731BF2"/>
    <w:rsid w:val="667F06CC"/>
    <w:rsid w:val="667F1F69"/>
    <w:rsid w:val="668E3A25"/>
    <w:rsid w:val="66926AA1"/>
    <w:rsid w:val="66951FD1"/>
    <w:rsid w:val="669865A8"/>
    <w:rsid w:val="669A22A1"/>
    <w:rsid w:val="669D0C0D"/>
    <w:rsid w:val="66A07286"/>
    <w:rsid w:val="66A82597"/>
    <w:rsid w:val="66B57754"/>
    <w:rsid w:val="66BB4EB9"/>
    <w:rsid w:val="66BE86D4"/>
    <w:rsid w:val="66C039A2"/>
    <w:rsid w:val="66C0619B"/>
    <w:rsid w:val="66C72D82"/>
    <w:rsid w:val="66D767C0"/>
    <w:rsid w:val="66EA0DB7"/>
    <w:rsid w:val="66EA5418"/>
    <w:rsid w:val="66ED656D"/>
    <w:rsid w:val="670154A1"/>
    <w:rsid w:val="67275D4F"/>
    <w:rsid w:val="67311887"/>
    <w:rsid w:val="6738712B"/>
    <w:rsid w:val="673D3760"/>
    <w:rsid w:val="67414446"/>
    <w:rsid w:val="674F21D5"/>
    <w:rsid w:val="6757B60A"/>
    <w:rsid w:val="67592C49"/>
    <w:rsid w:val="67655172"/>
    <w:rsid w:val="676728F4"/>
    <w:rsid w:val="677005FA"/>
    <w:rsid w:val="67710301"/>
    <w:rsid w:val="67778672"/>
    <w:rsid w:val="677F049B"/>
    <w:rsid w:val="67806BF9"/>
    <w:rsid w:val="67890F99"/>
    <w:rsid w:val="679856CB"/>
    <w:rsid w:val="67A755AC"/>
    <w:rsid w:val="67AE6E4B"/>
    <w:rsid w:val="67B16376"/>
    <w:rsid w:val="67B7AFDC"/>
    <w:rsid w:val="67BE6E5D"/>
    <w:rsid w:val="67C52F3D"/>
    <w:rsid w:val="67C75F84"/>
    <w:rsid w:val="67C8681C"/>
    <w:rsid w:val="67D6B955"/>
    <w:rsid w:val="67D707A2"/>
    <w:rsid w:val="67D8819E"/>
    <w:rsid w:val="67D91C24"/>
    <w:rsid w:val="67DA6DA2"/>
    <w:rsid w:val="67DB40CA"/>
    <w:rsid w:val="67E3DD07"/>
    <w:rsid w:val="67EA31B8"/>
    <w:rsid w:val="67F24C4C"/>
    <w:rsid w:val="67F56A12"/>
    <w:rsid w:val="67FF0C32"/>
    <w:rsid w:val="67FF369A"/>
    <w:rsid w:val="67FFAEB7"/>
    <w:rsid w:val="680D6B08"/>
    <w:rsid w:val="680F1FE3"/>
    <w:rsid w:val="68121101"/>
    <w:rsid w:val="68194F4C"/>
    <w:rsid w:val="681D023E"/>
    <w:rsid w:val="68241337"/>
    <w:rsid w:val="68262716"/>
    <w:rsid w:val="68310796"/>
    <w:rsid w:val="68371C58"/>
    <w:rsid w:val="683C7AA3"/>
    <w:rsid w:val="6844182E"/>
    <w:rsid w:val="6851628D"/>
    <w:rsid w:val="68547DBD"/>
    <w:rsid w:val="685F19E3"/>
    <w:rsid w:val="68677A49"/>
    <w:rsid w:val="686814F1"/>
    <w:rsid w:val="68686AEA"/>
    <w:rsid w:val="68775FCC"/>
    <w:rsid w:val="687D12E7"/>
    <w:rsid w:val="687D215E"/>
    <w:rsid w:val="687F283D"/>
    <w:rsid w:val="68926D39"/>
    <w:rsid w:val="68A63FE4"/>
    <w:rsid w:val="68A7039C"/>
    <w:rsid w:val="68CE3DD4"/>
    <w:rsid w:val="68D44E75"/>
    <w:rsid w:val="68D6341A"/>
    <w:rsid w:val="68D944B8"/>
    <w:rsid w:val="68DFE585"/>
    <w:rsid w:val="68E91C8C"/>
    <w:rsid w:val="68ED4FE7"/>
    <w:rsid w:val="68ED5241"/>
    <w:rsid w:val="68EE6BCB"/>
    <w:rsid w:val="68EF11EF"/>
    <w:rsid w:val="68FC5265"/>
    <w:rsid w:val="68FE149F"/>
    <w:rsid w:val="6907669C"/>
    <w:rsid w:val="691816F4"/>
    <w:rsid w:val="691A6810"/>
    <w:rsid w:val="69213B0A"/>
    <w:rsid w:val="694157F1"/>
    <w:rsid w:val="69425E5C"/>
    <w:rsid w:val="694729BC"/>
    <w:rsid w:val="694F5910"/>
    <w:rsid w:val="695D2BD7"/>
    <w:rsid w:val="695D6450"/>
    <w:rsid w:val="695F7596"/>
    <w:rsid w:val="696574CD"/>
    <w:rsid w:val="696BE95C"/>
    <w:rsid w:val="697867EA"/>
    <w:rsid w:val="697E7741"/>
    <w:rsid w:val="69833B48"/>
    <w:rsid w:val="69926F7E"/>
    <w:rsid w:val="69983664"/>
    <w:rsid w:val="69A2658B"/>
    <w:rsid w:val="69A32C7C"/>
    <w:rsid w:val="69A52D1C"/>
    <w:rsid w:val="69A63117"/>
    <w:rsid w:val="69A93CEB"/>
    <w:rsid w:val="69A9609B"/>
    <w:rsid w:val="69B716DF"/>
    <w:rsid w:val="69D55F19"/>
    <w:rsid w:val="69DE18F4"/>
    <w:rsid w:val="69E12DF4"/>
    <w:rsid w:val="69E716AA"/>
    <w:rsid w:val="69F369C1"/>
    <w:rsid w:val="6A022DA4"/>
    <w:rsid w:val="6A044A19"/>
    <w:rsid w:val="6A100ADD"/>
    <w:rsid w:val="6A116D0D"/>
    <w:rsid w:val="6A126974"/>
    <w:rsid w:val="6A204531"/>
    <w:rsid w:val="6A21073A"/>
    <w:rsid w:val="6A216B70"/>
    <w:rsid w:val="6A250911"/>
    <w:rsid w:val="6A263737"/>
    <w:rsid w:val="6A276DF5"/>
    <w:rsid w:val="6A283EE9"/>
    <w:rsid w:val="6A2F75EE"/>
    <w:rsid w:val="6A462E5B"/>
    <w:rsid w:val="6A5C5BC9"/>
    <w:rsid w:val="6A614320"/>
    <w:rsid w:val="6A6460F6"/>
    <w:rsid w:val="6A7277D9"/>
    <w:rsid w:val="6A79722A"/>
    <w:rsid w:val="6A8179CB"/>
    <w:rsid w:val="6A9C457D"/>
    <w:rsid w:val="6A9C772C"/>
    <w:rsid w:val="6A9E6ECE"/>
    <w:rsid w:val="6AA517C8"/>
    <w:rsid w:val="6AA628D2"/>
    <w:rsid w:val="6ABD5BA2"/>
    <w:rsid w:val="6ACA1E38"/>
    <w:rsid w:val="6AE72BCF"/>
    <w:rsid w:val="6AEFBF65"/>
    <w:rsid w:val="6AF768FE"/>
    <w:rsid w:val="6AF8280D"/>
    <w:rsid w:val="6B0028F7"/>
    <w:rsid w:val="6B0A5864"/>
    <w:rsid w:val="6B16465C"/>
    <w:rsid w:val="6B264A3A"/>
    <w:rsid w:val="6B37643F"/>
    <w:rsid w:val="6B455EE6"/>
    <w:rsid w:val="6B463C97"/>
    <w:rsid w:val="6B4B037A"/>
    <w:rsid w:val="6B4D4513"/>
    <w:rsid w:val="6B4F338C"/>
    <w:rsid w:val="6B6D163B"/>
    <w:rsid w:val="6B6ECE29"/>
    <w:rsid w:val="6B6F5CF0"/>
    <w:rsid w:val="6B746678"/>
    <w:rsid w:val="6B75498D"/>
    <w:rsid w:val="6B77F731"/>
    <w:rsid w:val="6B7915E0"/>
    <w:rsid w:val="6B797AC4"/>
    <w:rsid w:val="6B79B86E"/>
    <w:rsid w:val="6B7D1571"/>
    <w:rsid w:val="6B7E759B"/>
    <w:rsid w:val="6B8E4BF5"/>
    <w:rsid w:val="6B8F23BB"/>
    <w:rsid w:val="6BAB1D2C"/>
    <w:rsid w:val="6BBAB889"/>
    <w:rsid w:val="6BBD1DF9"/>
    <w:rsid w:val="6BBF0FBE"/>
    <w:rsid w:val="6BCA5333"/>
    <w:rsid w:val="6BD16DE6"/>
    <w:rsid w:val="6BDC7637"/>
    <w:rsid w:val="6BE47A8D"/>
    <w:rsid w:val="6BE728C1"/>
    <w:rsid w:val="6BED2163"/>
    <w:rsid w:val="6BED5AC9"/>
    <w:rsid w:val="6BEE23A6"/>
    <w:rsid w:val="6BF35AA3"/>
    <w:rsid w:val="6BF35FBF"/>
    <w:rsid w:val="6BF67A58"/>
    <w:rsid w:val="6BF85E38"/>
    <w:rsid w:val="6BFA4177"/>
    <w:rsid w:val="6BFDCBF2"/>
    <w:rsid w:val="6BFE08B7"/>
    <w:rsid w:val="6BFF5985"/>
    <w:rsid w:val="6BFFD0ED"/>
    <w:rsid w:val="6C1D1D8B"/>
    <w:rsid w:val="6C263889"/>
    <w:rsid w:val="6C2EA933"/>
    <w:rsid w:val="6C3A4B61"/>
    <w:rsid w:val="6C3C1B90"/>
    <w:rsid w:val="6C442630"/>
    <w:rsid w:val="6C5F4528"/>
    <w:rsid w:val="6C604CC5"/>
    <w:rsid w:val="6C6A4417"/>
    <w:rsid w:val="6C6A7EA6"/>
    <w:rsid w:val="6C6B0C47"/>
    <w:rsid w:val="6C7B435B"/>
    <w:rsid w:val="6CA30002"/>
    <w:rsid w:val="6CA36342"/>
    <w:rsid w:val="6CAB6973"/>
    <w:rsid w:val="6CAE6BF3"/>
    <w:rsid w:val="6CB5001F"/>
    <w:rsid w:val="6CBC09E5"/>
    <w:rsid w:val="6CBF2ACE"/>
    <w:rsid w:val="6CC31BCE"/>
    <w:rsid w:val="6CC62031"/>
    <w:rsid w:val="6CD63A31"/>
    <w:rsid w:val="6CD64A12"/>
    <w:rsid w:val="6CD7766D"/>
    <w:rsid w:val="6CDB7794"/>
    <w:rsid w:val="6CF4669C"/>
    <w:rsid w:val="6CF81BD7"/>
    <w:rsid w:val="6CF913D1"/>
    <w:rsid w:val="6CFDCACB"/>
    <w:rsid w:val="6D076E33"/>
    <w:rsid w:val="6D0865C7"/>
    <w:rsid w:val="6D112C78"/>
    <w:rsid w:val="6D120276"/>
    <w:rsid w:val="6D1A4906"/>
    <w:rsid w:val="6D1C36D8"/>
    <w:rsid w:val="6D1C49E1"/>
    <w:rsid w:val="6D203900"/>
    <w:rsid w:val="6D274A39"/>
    <w:rsid w:val="6D2807E4"/>
    <w:rsid w:val="6D3B1243"/>
    <w:rsid w:val="6D3E5FD4"/>
    <w:rsid w:val="6D514D52"/>
    <w:rsid w:val="6D6B1779"/>
    <w:rsid w:val="6D7E301A"/>
    <w:rsid w:val="6D7F25B0"/>
    <w:rsid w:val="6D7FF576"/>
    <w:rsid w:val="6D804773"/>
    <w:rsid w:val="6D8F3CEB"/>
    <w:rsid w:val="6D91345B"/>
    <w:rsid w:val="6D9A3464"/>
    <w:rsid w:val="6D9D1BFD"/>
    <w:rsid w:val="6DAD0B28"/>
    <w:rsid w:val="6DBEEFF9"/>
    <w:rsid w:val="6DC72F88"/>
    <w:rsid w:val="6DC7FDDB"/>
    <w:rsid w:val="6DC81849"/>
    <w:rsid w:val="6DCD3092"/>
    <w:rsid w:val="6DD2019D"/>
    <w:rsid w:val="6DD521E6"/>
    <w:rsid w:val="6DDF16A1"/>
    <w:rsid w:val="6DE36ADB"/>
    <w:rsid w:val="6DE40781"/>
    <w:rsid w:val="6DE56C51"/>
    <w:rsid w:val="6DE744D1"/>
    <w:rsid w:val="6DEDA8A2"/>
    <w:rsid w:val="6DF73D13"/>
    <w:rsid w:val="6DFB480A"/>
    <w:rsid w:val="6DFF9994"/>
    <w:rsid w:val="6DFFF0A5"/>
    <w:rsid w:val="6E1C3FE6"/>
    <w:rsid w:val="6E1F0B5D"/>
    <w:rsid w:val="6E2250A7"/>
    <w:rsid w:val="6E240A22"/>
    <w:rsid w:val="6E2832B3"/>
    <w:rsid w:val="6E2B4AAC"/>
    <w:rsid w:val="6E2F15F0"/>
    <w:rsid w:val="6E3C203F"/>
    <w:rsid w:val="6E3E2974"/>
    <w:rsid w:val="6E3E77E4"/>
    <w:rsid w:val="6E3E9C41"/>
    <w:rsid w:val="6E426615"/>
    <w:rsid w:val="6E445D63"/>
    <w:rsid w:val="6E4742EF"/>
    <w:rsid w:val="6E5C06AD"/>
    <w:rsid w:val="6E60666D"/>
    <w:rsid w:val="6E7004A6"/>
    <w:rsid w:val="6E716031"/>
    <w:rsid w:val="6E816C20"/>
    <w:rsid w:val="6E8626D5"/>
    <w:rsid w:val="6E8C1058"/>
    <w:rsid w:val="6E8E4DD0"/>
    <w:rsid w:val="6E9574C5"/>
    <w:rsid w:val="6E974D84"/>
    <w:rsid w:val="6E9F186D"/>
    <w:rsid w:val="6EA04210"/>
    <w:rsid w:val="6EA7F317"/>
    <w:rsid w:val="6EA87699"/>
    <w:rsid w:val="6EAF7FE6"/>
    <w:rsid w:val="6EB7BF59"/>
    <w:rsid w:val="6EBE7DCD"/>
    <w:rsid w:val="6EC02FB8"/>
    <w:rsid w:val="6EC04133"/>
    <w:rsid w:val="6EC0587F"/>
    <w:rsid w:val="6EC1465D"/>
    <w:rsid w:val="6EC433D0"/>
    <w:rsid w:val="6EC579BD"/>
    <w:rsid w:val="6ECF391A"/>
    <w:rsid w:val="6ECF4EEC"/>
    <w:rsid w:val="6ED77EC5"/>
    <w:rsid w:val="6EE73FE2"/>
    <w:rsid w:val="6EECD6FD"/>
    <w:rsid w:val="6EF569CE"/>
    <w:rsid w:val="6EF64E05"/>
    <w:rsid w:val="6EF7E8DA"/>
    <w:rsid w:val="6EF84F00"/>
    <w:rsid w:val="6EFF3227"/>
    <w:rsid w:val="6EFF7E82"/>
    <w:rsid w:val="6F054470"/>
    <w:rsid w:val="6F17D996"/>
    <w:rsid w:val="6F196D90"/>
    <w:rsid w:val="6F363C0C"/>
    <w:rsid w:val="6F3FA2B1"/>
    <w:rsid w:val="6F477784"/>
    <w:rsid w:val="6F4D3534"/>
    <w:rsid w:val="6F514BF8"/>
    <w:rsid w:val="6F5236CA"/>
    <w:rsid w:val="6F568C10"/>
    <w:rsid w:val="6F591440"/>
    <w:rsid w:val="6F5BAD50"/>
    <w:rsid w:val="6F5EF0D8"/>
    <w:rsid w:val="6F5FC7E9"/>
    <w:rsid w:val="6F6501AE"/>
    <w:rsid w:val="6F6BEA17"/>
    <w:rsid w:val="6F6EC96F"/>
    <w:rsid w:val="6F6F7870"/>
    <w:rsid w:val="6F75405D"/>
    <w:rsid w:val="6F77AB64"/>
    <w:rsid w:val="6F7B5355"/>
    <w:rsid w:val="6F7C2AD1"/>
    <w:rsid w:val="6F7F672F"/>
    <w:rsid w:val="6F7FB0D0"/>
    <w:rsid w:val="6F8E40AD"/>
    <w:rsid w:val="6F9176E5"/>
    <w:rsid w:val="6F960D6B"/>
    <w:rsid w:val="6F976557"/>
    <w:rsid w:val="6F97AF04"/>
    <w:rsid w:val="6FA42C11"/>
    <w:rsid w:val="6FAFDE9B"/>
    <w:rsid w:val="6FB4F65F"/>
    <w:rsid w:val="6FB8116B"/>
    <w:rsid w:val="6FBB8BD7"/>
    <w:rsid w:val="6FBF53E4"/>
    <w:rsid w:val="6FBF56E3"/>
    <w:rsid w:val="6FBFDE65"/>
    <w:rsid w:val="6FBFE8C3"/>
    <w:rsid w:val="6FCE17B1"/>
    <w:rsid w:val="6FCF65A1"/>
    <w:rsid w:val="6FCFB9D8"/>
    <w:rsid w:val="6FCFBCBA"/>
    <w:rsid w:val="6FD60B2C"/>
    <w:rsid w:val="6FD64541"/>
    <w:rsid w:val="6FD9DCFC"/>
    <w:rsid w:val="6FDF7F23"/>
    <w:rsid w:val="6FE22AA7"/>
    <w:rsid w:val="6FED386A"/>
    <w:rsid w:val="6FED6194"/>
    <w:rsid w:val="6FEF6CFF"/>
    <w:rsid w:val="6FF3F3CC"/>
    <w:rsid w:val="6FF5E04E"/>
    <w:rsid w:val="6FF5FAA5"/>
    <w:rsid w:val="6FF65763"/>
    <w:rsid w:val="6FF6F9BB"/>
    <w:rsid w:val="6FF76BFF"/>
    <w:rsid w:val="6FFA34DD"/>
    <w:rsid w:val="6FFB8BAF"/>
    <w:rsid w:val="6FFB90A6"/>
    <w:rsid w:val="6FFBD161"/>
    <w:rsid w:val="6FFBFBBE"/>
    <w:rsid w:val="6FFCEA62"/>
    <w:rsid w:val="6FFE70A8"/>
    <w:rsid w:val="6FFEC526"/>
    <w:rsid w:val="6FFF8E14"/>
    <w:rsid w:val="6FFFCFBD"/>
    <w:rsid w:val="701818D8"/>
    <w:rsid w:val="701E3F32"/>
    <w:rsid w:val="70263904"/>
    <w:rsid w:val="7029360C"/>
    <w:rsid w:val="702C48A1"/>
    <w:rsid w:val="702D28F9"/>
    <w:rsid w:val="703200F9"/>
    <w:rsid w:val="70433625"/>
    <w:rsid w:val="704D563E"/>
    <w:rsid w:val="704F058F"/>
    <w:rsid w:val="70531E2E"/>
    <w:rsid w:val="705365CA"/>
    <w:rsid w:val="705A7660"/>
    <w:rsid w:val="70826799"/>
    <w:rsid w:val="70881D85"/>
    <w:rsid w:val="708C0F43"/>
    <w:rsid w:val="708C2618"/>
    <w:rsid w:val="708D5CFE"/>
    <w:rsid w:val="709B33DB"/>
    <w:rsid w:val="70B053CD"/>
    <w:rsid w:val="70B2124A"/>
    <w:rsid w:val="70B604E1"/>
    <w:rsid w:val="70BB20F0"/>
    <w:rsid w:val="70C67F7F"/>
    <w:rsid w:val="70D5C213"/>
    <w:rsid w:val="70D91563"/>
    <w:rsid w:val="70D93717"/>
    <w:rsid w:val="70DF201A"/>
    <w:rsid w:val="70F66A99"/>
    <w:rsid w:val="70FC2DE1"/>
    <w:rsid w:val="70FD21DD"/>
    <w:rsid w:val="71031F1F"/>
    <w:rsid w:val="7105697B"/>
    <w:rsid w:val="711524F1"/>
    <w:rsid w:val="711E3DF7"/>
    <w:rsid w:val="712462DA"/>
    <w:rsid w:val="71301FD8"/>
    <w:rsid w:val="713D21EE"/>
    <w:rsid w:val="71440E8B"/>
    <w:rsid w:val="71443703"/>
    <w:rsid w:val="71493FC4"/>
    <w:rsid w:val="714B1678"/>
    <w:rsid w:val="714D4D0B"/>
    <w:rsid w:val="715C1332"/>
    <w:rsid w:val="7161618F"/>
    <w:rsid w:val="716628E8"/>
    <w:rsid w:val="716B764B"/>
    <w:rsid w:val="716C2676"/>
    <w:rsid w:val="71711324"/>
    <w:rsid w:val="71760C07"/>
    <w:rsid w:val="718D6108"/>
    <w:rsid w:val="71974C9E"/>
    <w:rsid w:val="719A3928"/>
    <w:rsid w:val="71AD4689"/>
    <w:rsid w:val="71B20DD6"/>
    <w:rsid w:val="71B27028"/>
    <w:rsid w:val="71B42DA0"/>
    <w:rsid w:val="71C51F89"/>
    <w:rsid w:val="71D12EC1"/>
    <w:rsid w:val="71D13112"/>
    <w:rsid w:val="71D23226"/>
    <w:rsid w:val="71DA18F1"/>
    <w:rsid w:val="71DA81A5"/>
    <w:rsid w:val="71DF43A6"/>
    <w:rsid w:val="71E0534B"/>
    <w:rsid w:val="71EB82B0"/>
    <w:rsid w:val="71EF0ACE"/>
    <w:rsid w:val="71EFFA06"/>
    <w:rsid w:val="71F7FF1C"/>
    <w:rsid w:val="71FF133D"/>
    <w:rsid w:val="71FF479E"/>
    <w:rsid w:val="72007D93"/>
    <w:rsid w:val="72090BD8"/>
    <w:rsid w:val="7215220A"/>
    <w:rsid w:val="721970A7"/>
    <w:rsid w:val="722B345E"/>
    <w:rsid w:val="723C5D3E"/>
    <w:rsid w:val="72466CD8"/>
    <w:rsid w:val="725255FA"/>
    <w:rsid w:val="7255136B"/>
    <w:rsid w:val="726F6AC5"/>
    <w:rsid w:val="72743056"/>
    <w:rsid w:val="72B926B6"/>
    <w:rsid w:val="72C22D0E"/>
    <w:rsid w:val="72CB29F1"/>
    <w:rsid w:val="72D14C8F"/>
    <w:rsid w:val="72D25537"/>
    <w:rsid w:val="72D95273"/>
    <w:rsid w:val="72DB1713"/>
    <w:rsid w:val="72DB6F84"/>
    <w:rsid w:val="72DEB41D"/>
    <w:rsid w:val="72DFD5F5"/>
    <w:rsid w:val="72E44013"/>
    <w:rsid w:val="72EB6E37"/>
    <w:rsid w:val="72EF7485"/>
    <w:rsid w:val="72F63317"/>
    <w:rsid w:val="72F6AB0F"/>
    <w:rsid w:val="72F73F9F"/>
    <w:rsid w:val="72F922F4"/>
    <w:rsid w:val="72FA3B7E"/>
    <w:rsid w:val="72FB7D8D"/>
    <w:rsid w:val="72FC2759"/>
    <w:rsid w:val="72FC5BDC"/>
    <w:rsid w:val="7310296F"/>
    <w:rsid w:val="73187655"/>
    <w:rsid w:val="73190A0D"/>
    <w:rsid w:val="731A3050"/>
    <w:rsid w:val="732B32D8"/>
    <w:rsid w:val="733E2AD3"/>
    <w:rsid w:val="73463ECB"/>
    <w:rsid w:val="734870A5"/>
    <w:rsid w:val="734EBDD8"/>
    <w:rsid w:val="73556A5B"/>
    <w:rsid w:val="73585647"/>
    <w:rsid w:val="735950CE"/>
    <w:rsid w:val="73624E4E"/>
    <w:rsid w:val="73631B2B"/>
    <w:rsid w:val="736F3087"/>
    <w:rsid w:val="73730953"/>
    <w:rsid w:val="7376D09E"/>
    <w:rsid w:val="73835865"/>
    <w:rsid w:val="738847CB"/>
    <w:rsid w:val="738F7621"/>
    <w:rsid w:val="739370EC"/>
    <w:rsid w:val="739F093D"/>
    <w:rsid w:val="739F449D"/>
    <w:rsid w:val="73A13254"/>
    <w:rsid w:val="73AD29B4"/>
    <w:rsid w:val="73B63DB6"/>
    <w:rsid w:val="73B766B9"/>
    <w:rsid w:val="73C35574"/>
    <w:rsid w:val="73D0614A"/>
    <w:rsid w:val="73D7253B"/>
    <w:rsid w:val="73D9FA38"/>
    <w:rsid w:val="73DE8F4B"/>
    <w:rsid w:val="73DEEC94"/>
    <w:rsid w:val="73E30D97"/>
    <w:rsid w:val="73ED5E35"/>
    <w:rsid w:val="73FD2A0C"/>
    <w:rsid w:val="73FE8171"/>
    <w:rsid w:val="73FF3519"/>
    <w:rsid w:val="73FFDFA2"/>
    <w:rsid w:val="74024E5B"/>
    <w:rsid w:val="741144D9"/>
    <w:rsid w:val="74147B26"/>
    <w:rsid w:val="741A1CBD"/>
    <w:rsid w:val="741C2609"/>
    <w:rsid w:val="743471D7"/>
    <w:rsid w:val="74376908"/>
    <w:rsid w:val="74393218"/>
    <w:rsid w:val="74404ADC"/>
    <w:rsid w:val="74497D60"/>
    <w:rsid w:val="744E17CE"/>
    <w:rsid w:val="74522190"/>
    <w:rsid w:val="74523766"/>
    <w:rsid w:val="74570F1F"/>
    <w:rsid w:val="746A1D5C"/>
    <w:rsid w:val="74795478"/>
    <w:rsid w:val="747C006C"/>
    <w:rsid w:val="747FA770"/>
    <w:rsid w:val="748017EE"/>
    <w:rsid w:val="74840C86"/>
    <w:rsid w:val="74933D7B"/>
    <w:rsid w:val="7496678D"/>
    <w:rsid w:val="749804D4"/>
    <w:rsid w:val="74A076C4"/>
    <w:rsid w:val="74AF2BF1"/>
    <w:rsid w:val="74BE6AF9"/>
    <w:rsid w:val="74C20DA6"/>
    <w:rsid w:val="74C40E87"/>
    <w:rsid w:val="74CE23CA"/>
    <w:rsid w:val="74EE3FAE"/>
    <w:rsid w:val="74EF2566"/>
    <w:rsid w:val="74F92121"/>
    <w:rsid w:val="75196D81"/>
    <w:rsid w:val="752C0E9F"/>
    <w:rsid w:val="75313833"/>
    <w:rsid w:val="75402AC2"/>
    <w:rsid w:val="755B3372"/>
    <w:rsid w:val="755E78F9"/>
    <w:rsid w:val="75691620"/>
    <w:rsid w:val="756F3F13"/>
    <w:rsid w:val="756F4B37"/>
    <w:rsid w:val="75752A40"/>
    <w:rsid w:val="75792E5B"/>
    <w:rsid w:val="757C5B01"/>
    <w:rsid w:val="757E69E3"/>
    <w:rsid w:val="757FCDB2"/>
    <w:rsid w:val="75887470"/>
    <w:rsid w:val="758E15DD"/>
    <w:rsid w:val="7593473D"/>
    <w:rsid w:val="75951B4C"/>
    <w:rsid w:val="75996BF5"/>
    <w:rsid w:val="759D5A85"/>
    <w:rsid w:val="759E7AE4"/>
    <w:rsid w:val="75A70BD9"/>
    <w:rsid w:val="75B836AC"/>
    <w:rsid w:val="75BB3F19"/>
    <w:rsid w:val="75BEC277"/>
    <w:rsid w:val="75BFB510"/>
    <w:rsid w:val="75C335B1"/>
    <w:rsid w:val="75CA16AC"/>
    <w:rsid w:val="75D44AE8"/>
    <w:rsid w:val="75DF69D0"/>
    <w:rsid w:val="75EE3AB2"/>
    <w:rsid w:val="75EF2DFD"/>
    <w:rsid w:val="75F39CF3"/>
    <w:rsid w:val="75FC5E18"/>
    <w:rsid w:val="75FE24EC"/>
    <w:rsid w:val="75FF1BE1"/>
    <w:rsid w:val="760365F3"/>
    <w:rsid w:val="76087961"/>
    <w:rsid w:val="760C11B4"/>
    <w:rsid w:val="7610431D"/>
    <w:rsid w:val="76180B92"/>
    <w:rsid w:val="761A2586"/>
    <w:rsid w:val="76220A39"/>
    <w:rsid w:val="76351482"/>
    <w:rsid w:val="7636969E"/>
    <w:rsid w:val="763B2D97"/>
    <w:rsid w:val="763C3364"/>
    <w:rsid w:val="763C6180"/>
    <w:rsid w:val="763D1C86"/>
    <w:rsid w:val="764B4B0C"/>
    <w:rsid w:val="765529D3"/>
    <w:rsid w:val="765702BE"/>
    <w:rsid w:val="765720C3"/>
    <w:rsid w:val="765F5308"/>
    <w:rsid w:val="76640370"/>
    <w:rsid w:val="7668BDB3"/>
    <w:rsid w:val="766EBF24"/>
    <w:rsid w:val="767D53FB"/>
    <w:rsid w:val="767F05FD"/>
    <w:rsid w:val="767F3116"/>
    <w:rsid w:val="76A33F71"/>
    <w:rsid w:val="76A8785F"/>
    <w:rsid w:val="76AC673B"/>
    <w:rsid w:val="76B7374F"/>
    <w:rsid w:val="76B856C1"/>
    <w:rsid w:val="76CFFF7A"/>
    <w:rsid w:val="76DD5554"/>
    <w:rsid w:val="76DE0F61"/>
    <w:rsid w:val="76E17476"/>
    <w:rsid w:val="76E41A31"/>
    <w:rsid w:val="76E84BF1"/>
    <w:rsid w:val="76F4C432"/>
    <w:rsid w:val="76FBB4ED"/>
    <w:rsid w:val="76FBCEC2"/>
    <w:rsid w:val="76FC22A2"/>
    <w:rsid w:val="76FF373E"/>
    <w:rsid w:val="76FF913B"/>
    <w:rsid w:val="77097469"/>
    <w:rsid w:val="77121EC6"/>
    <w:rsid w:val="771BFF2E"/>
    <w:rsid w:val="771F0CBB"/>
    <w:rsid w:val="772116A4"/>
    <w:rsid w:val="7722255A"/>
    <w:rsid w:val="77234EEB"/>
    <w:rsid w:val="77286B65"/>
    <w:rsid w:val="772938E8"/>
    <w:rsid w:val="772B44B7"/>
    <w:rsid w:val="772D498F"/>
    <w:rsid w:val="77365B46"/>
    <w:rsid w:val="773A3C8E"/>
    <w:rsid w:val="773C53A7"/>
    <w:rsid w:val="775051B6"/>
    <w:rsid w:val="775D519C"/>
    <w:rsid w:val="775DA7C4"/>
    <w:rsid w:val="776C825E"/>
    <w:rsid w:val="776E095E"/>
    <w:rsid w:val="777A1AFA"/>
    <w:rsid w:val="777D133F"/>
    <w:rsid w:val="777E0909"/>
    <w:rsid w:val="777E8E9B"/>
    <w:rsid w:val="777F58F2"/>
    <w:rsid w:val="777FBE90"/>
    <w:rsid w:val="77903967"/>
    <w:rsid w:val="779D6FEC"/>
    <w:rsid w:val="779F89F0"/>
    <w:rsid w:val="779FFD8C"/>
    <w:rsid w:val="77A1210D"/>
    <w:rsid w:val="77A23E8C"/>
    <w:rsid w:val="77A3550C"/>
    <w:rsid w:val="77B30643"/>
    <w:rsid w:val="77B7E568"/>
    <w:rsid w:val="77BB6AEA"/>
    <w:rsid w:val="77BBFBB4"/>
    <w:rsid w:val="77BD59CD"/>
    <w:rsid w:val="77BE0C30"/>
    <w:rsid w:val="77BF5332"/>
    <w:rsid w:val="77BF8E5D"/>
    <w:rsid w:val="77BF99F3"/>
    <w:rsid w:val="77BFC402"/>
    <w:rsid w:val="77C06B1C"/>
    <w:rsid w:val="77C87390"/>
    <w:rsid w:val="77C87C94"/>
    <w:rsid w:val="77CB5CA9"/>
    <w:rsid w:val="77CD0B0C"/>
    <w:rsid w:val="77D711E4"/>
    <w:rsid w:val="77D742AF"/>
    <w:rsid w:val="77DA159B"/>
    <w:rsid w:val="77DBD4F6"/>
    <w:rsid w:val="77DDD018"/>
    <w:rsid w:val="77DFB529"/>
    <w:rsid w:val="77DFF49A"/>
    <w:rsid w:val="77E95CE6"/>
    <w:rsid w:val="77EB623F"/>
    <w:rsid w:val="77EC51A8"/>
    <w:rsid w:val="77EE06D0"/>
    <w:rsid w:val="77EF2906"/>
    <w:rsid w:val="77F2E413"/>
    <w:rsid w:val="77F5E992"/>
    <w:rsid w:val="77F6B3DA"/>
    <w:rsid w:val="77F77D19"/>
    <w:rsid w:val="77F7A90C"/>
    <w:rsid w:val="77FA27D7"/>
    <w:rsid w:val="77FBE51D"/>
    <w:rsid w:val="77FD0074"/>
    <w:rsid w:val="77FD09C7"/>
    <w:rsid w:val="77FD20D0"/>
    <w:rsid w:val="77FD8251"/>
    <w:rsid w:val="77FD8FB3"/>
    <w:rsid w:val="77FE254C"/>
    <w:rsid w:val="77FE375D"/>
    <w:rsid w:val="77FE9949"/>
    <w:rsid w:val="77FEA1D8"/>
    <w:rsid w:val="77FED9B5"/>
    <w:rsid w:val="77FF1E11"/>
    <w:rsid w:val="77FF5F33"/>
    <w:rsid w:val="77FF6CE2"/>
    <w:rsid w:val="77FFD222"/>
    <w:rsid w:val="77FFE4B5"/>
    <w:rsid w:val="780666E1"/>
    <w:rsid w:val="780B1240"/>
    <w:rsid w:val="781213D5"/>
    <w:rsid w:val="78242CBF"/>
    <w:rsid w:val="78384975"/>
    <w:rsid w:val="78494D3A"/>
    <w:rsid w:val="785726D7"/>
    <w:rsid w:val="785753B8"/>
    <w:rsid w:val="78580881"/>
    <w:rsid w:val="785866AF"/>
    <w:rsid w:val="785C4CF2"/>
    <w:rsid w:val="78720145"/>
    <w:rsid w:val="7872514E"/>
    <w:rsid w:val="787535AC"/>
    <w:rsid w:val="788C18D5"/>
    <w:rsid w:val="78943E74"/>
    <w:rsid w:val="7899052A"/>
    <w:rsid w:val="78AA2A5D"/>
    <w:rsid w:val="78AA6FF5"/>
    <w:rsid w:val="78B6193F"/>
    <w:rsid w:val="78BEF22E"/>
    <w:rsid w:val="78BFCC09"/>
    <w:rsid w:val="78CC5EA0"/>
    <w:rsid w:val="78D14051"/>
    <w:rsid w:val="78D1531D"/>
    <w:rsid w:val="78E11EFD"/>
    <w:rsid w:val="78E303E0"/>
    <w:rsid w:val="78EEA096"/>
    <w:rsid w:val="78F00C57"/>
    <w:rsid w:val="78F10436"/>
    <w:rsid w:val="78FB7506"/>
    <w:rsid w:val="78FD47B7"/>
    <w:rsid w:val="79042DD3"/>
    <w:rsid w:val="7909744C"/>
    <w:rsid w:val="79116FF6"/>
    <w:rsid w:val="792C0759"/>
    <w:rsid w:val="792E26DF"/>
    <w:rsid w:val="7931ED2C"/>
    <w:rsid w:val="793B78F9"/>
    <w:rsid w:val="79532549"/>
    <w:rsid w:val="795874D7"/>
    <w:rsid w:val="79641B6F"/>
    <w:rsid w:val="796F7417"/>
    <w:rsid w:val="79721497"/>
    <w:rsid w:val="79765369"/>
    <w:rsid w:val="797D5C54"/>
    <w:rsid w:val="798816B0"/>
    <w:rsid w:val="798B4851"/>
    <w:rsid w:val="798E4B9D"/>
    <w:rsid w:val="799451A4"/>
    <w:rsid w:val="79962DC3"/>
    <w:rsid w:val="79983487"/>
    <w:rsid w:val="799E45C0"/>
    <w:rsid w:val="79AC241A"/>
    <w:rsid w:val="79B97B26"/>
    <w:rsid w:val="79BD5911"/>
    <w:rsid w:val="79BF2090"/>
    <w:rsid w:val="79C33B15"/>
    <w:rsid w:val="79CB3E6D"/>
    <w:rsid w:val="79CD527B"/>
    <w:rsid w:val="79DB6D71"/>
    <w:rsid w:val="79DC2782"/>
    <w:rsid w:val="79DE8EFD"/>
    <w:rsid w:val="79EA3AFA"/>
    <w:rsid w:val="79EB223D"/>
    <w:rsid w:val="79F409C7"/>
    <w:rsid w:val="79F4372A"/>
    <w:rsid w:val="79F5A83D"/>
    <w:rsid w:val="79FB10A0"/>
    <w:rsid w:val="79FB3926"/>
    <w:rsid w:val="79FBBB62"/>
    <w:rsid w:val="79FEA3EA"/>
    <w:rsid w:val="79FED635"/>
    <w:rsid w:val="79FEDA8F"/>
    <w:rsid w:val="79FF90C2"/>
    <w:rsid w:val="7A035642"/>
    <w:rsid w:val="7A0B43D2"/>
    <w:rsid w:val="7A0F7EF8"/>
    <w:rsid w:val="7A106B80"/>
    <w:rsid w:val="7A115AF2"/>
    <w:rsid w:val="7A123547"/>
    <w:rsid w:val="7A14473E"/>
    <w:rsid w:val="7A1F7756"/>
    <w:rsid w:val="7A3C0B7B"/>
    <w:rsid w:val="7A3C1E30"/>
    <w:rsid w:val="7A4866E6"/>
    <w:rsid w:val="7A600C17"/>
    <w:rsid w:val="7A6D10DF"/>
    <w:rsid w:val="7A7F4201"/>
    <w:rsid w:val="7A7F736E"/>
    <w:rsid w:val="7A861548"/>
    <w:rsid w:val="7A8D1944"/>
    <w:rsid w:val="7A8E52C9"/>
    <w:rsid w:val="7A8F7F06"/>
    <w:rsid w:val="7A996FD7"/>
    <w:rsid w:val="7AA074F1"/>
    <w:rsid w:val="7AA37E55"/>
    <w:rsid w:val="7AAC37BB"/>
    <w:rsid w:val="7AAC560F"/>
    <w:rsid w:val="7AAD3367"/>
    <w:rsid w:val="7AB80C6D"/>
    <w:rsid w:val="7ABA3AB3"/>
    <w:rsid w:val="7ABF76C5"/>
    <w:rsid w:val="7ABFE1F5"/>
    <w:rsid w:val="7ABFFDF0"/>
    <w:rsid w:val="7ACD8CD5"/>
    <w:rsid w:val="7ACE335F"/>
    <w:rsid w:val="7AD617EF"/>
    <w:rsid w:val="7AD87879"/>
    <w:rsid w:val="7ADD3367"/>
    <w:rsid w:val="7AEFADCF"/>
    <w:rsid w:val="7AF10BC1"/>
    <w:rsid w:val="7AF306C2"/>
    <w:rsid w:val="7AF673B3"/>
    <w:rsid w:val="7AFBFFB9"/>
    <w:rsid w:val="7AFF00AD"/>
    <w:rsid w:val="7B023EB4"/>
    <w:rsid w:val="7B0301C9"/>
    <w:rsid w:val="7B0348BD"/>
    <w:rsid w:val="7B0C13B8"/>
    <w:rsid w:val="7B101C8D"/>
    <w:rsid w:val="7B177982"/>
    <w:rsid w:val="7B245D13"/>
    <w:rsid w:val="7B290E53"/>
    <w:rsid w:val="7B290FE8"/>
    <w:rsid w:val="7B2B213D"/>
    <w:rsid w:val="7B2B3923"/>
    <w:rsid w:val="7B3021E7"/>
    <w:rsid w:val="7B386E86"/>
    <w:rsid w:val="7B3C09D9"/>
    <w:rsid w:val="7B400269"/>
    <w:rsid w:val="7B4D38FA"/>
    <w:rsid w:val="7B526EE7"/>
    <w:rsid w:val="7B534E21"/>
    <w:rsid w:val="7B5BBCF1"/>
    <w:rsid w:val="7B5FB9C0"/>
    <w:rsid w:val="7B712A44"/>
    <w:rsid w:val="7B7C360E"/>
    <w:rsid w:val="7B7DFD01"/>
    <w:rsid w:val="7B7E610D"/>
    <w:rsid w:val="7B8D13AB"/>
    <w:rsid w:val="7B956E1E"/>
    <w:rsid w:val="7B9F7413"/>
    <w:rsid w:val="7B9FCCE8"/>
    <w:rsid w:val="7BA3BF6A"/>
    <w:rsid w:val="7BAFAC76"/>
    <w:rsid w:val="7BB98A31"/>
    <w:rsid w:val="7BBA2E45"/>
    <w:rsid w:val="7BBB0340"/>
    <w:rsid w:val="7BBF0E5A"/>
    <w:rsid w:val="7BBF67C1"/>
    <w:rsid w:val="7BBFA206"/>
    <w:rsid w:val="7BC23E50"/>
    <w:rsid w:val="7BC341A4"/>
    <w:rsid w:val="7BC84D13"/>
    <w:rsid w:val="7BCFCB83"/>
    <w:rsid w:val="7BCFF49C"/>
    <w:rsid w:val="7BD209F2"/>
    <w:rsid w:val="7BD5A8C8"/>
    <w:rsid w:val="7BD6FC80"/>
    <w:rsid w:val="7BD97AED"/>
    <w:rsid w:val="7BDA05DF"/>
    <w:rsid w:val="7BDCD7D9"/>
    <w:rsid w:val="7BDF0244"/>
    <w:rsid w:val="7BE9BD9B"/>
    <w:rsid w:val="7BED2F76"/>
    <w:rsid w:val="7BEE5E90"/>
    <w:rsid w:val="7BEFE777"/>
    <w:rsid w:val="7BF7AFF4"/>
    <w:rsid w:val="7BF9D257"/>
    <w:rsid w:val="7BFB57BF"/>
    <w:rsid w:val="7BFBCF0C"/>
    <w:rsid w:val="7BFC5A6F"/>
    <w:rsid w:val="7BFD3C8D"/>
    <w:rsid w:val="7BFD3D1B"/>
    <w:rsid w:val="7BFD6D41"/>
    <w:rsid w:val="7BFDB44B"/>
    <w:rsid w:val="7BFE109F"/>
    <w:rsid w:val="7BFEBA11"/>
    <w:rsid w:val="7BFFD236"/>
    <w:rsid w:val="7C030B3F"/>
    <w:rsid w:val="7C0FE8E8"/>
    <w:rsid w:val="7C185BC5"/>
    <w:rsid w:val="7C206124"/>
    <w:rsid w:val="7C2D9A20"/>
    <w:rsid w:val="7C2E6C26"/>
    <w:rsid w:val="7C4B50EF"/>
    <w:rsid w:val="7C5A2EF8"/>
    <w:rsid w:val="7C5B91E8"/>
    <w:rsid w:val="7C5F7CED"/>
    <w:rsid w:val="7C6EA73A"/>
    <w:rsid w:val="7C7054FE"/>
    <w:rsid w:val="7C7715E1"/>
    <w:rsid w:val="7C7FC392"/>
    <w:rsid w:val="7C813104"/>
    <w:rsid w:val="7C91332A"/>
    <w:rsid w:val="7C973788"/>
    <w:rsid w:val="7CA51105"/>
    <w:rsid w:val="7CADCFF8"/>
    <w:rsid w:val="7CB14CC8"/>
    <w:rsid w:val="7CB4634A"/>
    <w:rsid w:val="7CBC6E59"/>
    <w:rsid w:val="7CC50322"/>
    <w:rsid w:val="7CC539D1"/>
    <w:rsid w:val="7CD05C6C"/>
    <w:rsid w:val="7CD1125E"/>
    <w:rsid w:val="7CDC114C"/>
    <w:rsid w:val="7CDF7483"/>
    <w:rsid w:val="7CE20498"/>
    <w:rsid w:val="7CE25A3E"/>
    <w:rsid w:val="7CE69D27"/>
    <w:rsid w:val="7CEF5D9B"/>
    <w:rsid w:val="7CF58017"/>
    <w:rsid w:val="7CF7219D"/>
    <w:rsid w:val="7CFBEAAB"/>
    <w:rsid w:val="7CFF1F52"/>
    <w:rsid w:val="7D1A1808"/>
    <w:rsid w:val="7D290431"/>
    <w:rsid w:val="7D2E331E"/>
    <w:rsid w:val="7D2F4CDC"/>
    <w:rsid w:val="7D3329E9"/>
    <w:rsid w:val="7D367D43"/>
    <w:rsid w:val="7D3F512D"/>
    <w:rsid w:val="7D4582E2"/>
    <w:rsid w:val="7D4BD5A4"/>
    <w:rsid w:val="7D547E35"/>
    <w:rsid w:val="7D57011D"/>
    <w:rsid w:val="7D593CD0"/>
    <w:rsid w:val="7D65566C"/>
    <w:rsid w:val="7D740237"/>
    <w:rsid w:val="7D77C346"/>
    <w:rsid w:val="7D7F9105"/>
    <w:rsid w:val="7D7FF633"/>
    <w:rsid w:val="7D820468"/>
    <w:rsid w:val="7D82EE9C"/>
    <w:rsid w:val="7D8535ED"/>
    <w:rsid w:val="7D8E4810"/>
    <w:rsid w:val="7D99767C"/>
    <w:rsid w:val="7D9D7A88"/>
    <w:rsid w:val="7DA56244"/>
    <w:rsid w:val="7DAF42A8"/>
    <w:rsid w:val="7DAFAB7D"/>
    <w:rsid w:val="7DAFEB61"/>
    <w:rsid w:val="7DAFFA51"/>
    <w:rsid w:val="7DB50F98"/>
    <w:rsid w:val="7DB7E7A8"/>
    <w:rsid w:val="7DBF6F6C"/>
    <w:rsid w:val="7DBFC634"/>
    <w:rsid w:val="7DC3720A"/>
    <w:rsid w:val="7DC67880"/>
    <w:rsid w:val="7DC75344"/>
    <w:rsid w:val="7DC76AEF"/>
    <w:rsid w:val="7DCB7F0F"/>
    <w:rsid w:val="7DCC394B"/>
    <w:rsid w:val="7DCFC490"/>
    <w:rsid w:val="7DD38BA0"/>
    <w:rsid w:val="7DD414DB"/>
    <w:rsid w:val="7DD55E7F"/>
    <w:rsid w:val="7DD7F68B"/>
    <w:rsid w:val="7DDB46FB"/>
    <w:rsid w:val="7DDF1943"/>
    <w:rsid w:val="7DEFFDAA"/>
    <w:rsid w:val="7DF246D4"/>
    <w:rsid w:val="7DF33294"/>
    <w:rsid w:val="7DF42B45"/>
    <w:rsid w:val="7DF52AE7"/>
    <w:rsid w:val="7DF5EACE"/>
    <w:rsid w:val="7DF60744"/>
    <w:rsid w:val="7DF667FD"/>
    <w:rsid w:val="7DF6728A"/>
    <w:rsid w:val="7DF763BF"/>
    <w:rsid w:val="7DF7AAF8"/>
    <w:rsid w:val="7DF7BC85"/>
    <w:rsid w:val="7DF9E089"/>
    <w:rsid w:val="7DFBB292"/>
    <w:rsid w:val="7DFBE8C1"/>
    <w:rsid w:val="7DFDD09B"/>
    <w:rsid w:val="7DFF106F"/>
    <w:rsid w:val="7DFF29C1"/>
    <w:rsid w:val="7DFF5417"/>
    <w:rsid w:val="7E017476"/>
    <w:rsid w:val="7E0B2E47"/>
    <w:rsid w:val="7E1E6BC2"/>
    <w:rsid w:val="7E266DD3"/>
    <w:rsid w:val="7E27E7B2"/>
    <w:rsid w:val="7E2CDD06"/>
    <w:rsid w:val="7E2D0162"/>
    <w:rsid w:val="7E364E7F"/>
    <w:rsid w:val="7E386B07"/>
    <w:rsid w:val="7E3D4437"/>
    <w:rsid w:val="7E49377A"/>
    <w:rsid w:val="7E63F47B"/>
    <w:rsid w:val="7E6C48B4"/>
    <w:rsid w:val="7E6D2B6A"/>
    <w:rsid w:val="7E6DC010"/>
    <w:rsid w:val="7E6F4661"/>
    <w:rsid w:val="7E77FC47"/>
    <w:rsid w:val="7E7C6D6E"/>
    <w:rsid w:val="7E7F2CA8"/>
    <w:rsid w:val="7E7FC711"/>
    <w:rsid w:val="7E81317D"/>
    <w:rsid w:val="7E853EEE"/>
    <w:rsid w:val="7E905258"/>
    <w:rsid w:val="7E9E0D04"/>
    <w:rsid w:val="7E9F9B9B"/>
    <w:rsid w:val="7EA85A3A"/>
    <w:rsid w:val="7EAD14FB"/>
    <w:rsid w:val="7EAF1E8C"/>
    <w:rsid w:val="7EBBA7B4"/>
    <w:rsid w:val="7EBC79AF"/>
    <w:rsid w:val="7EBC909D"/>
    <w:rsid w:val="7EBCB7B3"/>
    <w:rsid w:val="7EBF3406"/>
    <w:rsid w:val="7EBF6B85"/>
    <w:rsid w:val="7EBF72EB"/>
    <w:rsid w:val="7EBFB133"/>
    <w:rsid w:val="7EBFEC5D"/>
    <w:rsid w:val="7ECB35F6"/>
    <w:rsid w:val="7ECB544D"/>
    <w:rsid w:val="7ED3EDA8"/>
    <w:rsid w:val="7ED9885C"/>
    <w:rsid w:val="7EDAAAA4"/>
    <w:rsid w:val="7EDC44FC"/>
    <w:rsid w:val="7EDCDE53"/>
    <w:rsid w:val="7EDD1B4A"/>
    <w:rsid w:val="7EDE7336"/>
    <w:rsid w:val="7EDFC5B0"/>
    <w:rsid w:val="7EE73D2A"/>
    <w:rsid w:val="7EEB5927"/>
    <w:rsid w:val="7EEC58D6"/>
    <w:rsid w:val="7EEE35D9"/>
    <w:rsid w:val="7EEF163C"/>
    <w:rsid w:val="7EF00674"/>
    <w:rsid w:val="7EF0233C"/>
    <w:rsid w:val="7EF7599A"/>
    <w:rsid w:val="7EF7C385"/>
    <w:rsid w:val="7EF971BF"/>
    <w:rsid w:val="7EFA8F84"/>
    <w:rsid w:val="7EFAB907"/>
    <w:rsid w:val="7EFC2430"/>
    <w:rsid w:val="7EFC5A5D"/>
    <w:rsid w:val="7EFD8BB7"/>
    <w:rsid w:val="7EFDA936"/>
    <w:rsid w:val="7EFE023E"/>
    <w:rsid w:val="7EFF18AC"/>
    <w:rsid w:val="7EFF1F49"/>
    <w:rsid w:val="7EFF452A"/>
    <w:rsid w:val="7EFF8C26"/>
    <w:rsid w:val="7EFFE844"/>
    <w:rsid w:val="7EFFFF09"/>
    <w:rsid w:val="7F011C67"/>
    <w:rsid w:val="7F065C74"/>
    <w:rsid w:val="7F0F1DB5"/>
    <w:rsid w:val="7F27298E"/>
    <w:rsid w:val="7F2E5B9D"/>
    <w:rsid w:val="7F3100B6"/>
    <w:rsid w:val="7F3219ED"/>
    <w:rsid w:val="7F354EBB"/>
    <w:rsid w:val="7F39ADF7"/>
    <w:rsid w:val="7F3FA7A3"/>
    <w:rsid w:val="7F3FB194"/>
    <w:rsid w:val="7F403EC5"/>
    <w:rsid w:val="7F43B442"/>
    <w:rsid w:val="7F47FECC"/>
    <w:rsid w:val="7F4D2516"/>
    <w:rsid w:val="7F5CF2A8"/>
    <w:rsid w:val="7F5FFF66"/>
    <w:rsid w:val="7F623E3B"/>
    <w:rsid w:val="7F66CE3F"/>
    <w:rsid w:val="7F679BD9"/>
    <w:rsid w:val="7F6A745B"/>
    <w:rsid w:val="7F6D282C"/>
    <w:rsid w:val="7F6E5B23"/>
    <w:rsid w:val="7F7019F6"/>
    <w:rsid w:val="7F71344A"/>
    <w:rsid w:val="7F7BEA3D"/>
    <w:rsid w:val="7F7C718E"/>
    <w:rsid w:val="7F7C9F36"/>
    <w:rsid w:val="7F7DD6F3"/>
    <w:rsid w:val="7F7E0717"/>
    <w:rsid w:val="7F7E1186"/>
    <w:rsid w:val="7F7EF908"/>
    <w:rsid w:val="7F7F26EA"/>
    <w:rsid w:val="7F7F6765"/>
    <w:rsid w:val="7F7FBBE4"/>
    <w:rsid w:val="7F7FDF0C"/>
    <w:rsid w:val="7F820940"/>
    <w:rsid w:val="7F901285"/>
    <w:rsid w:val="7F9343B3"/>
    <w:rsid w:val="7F987A85"/>
    <w:rsid w:val="7F9F2A12"/>
    <w:rsid w:val="7F9F3B1B"/>
    <w:rsid w:val="7FA1F49D"/>
    <w:rsid w:val="7FA311BD"/>
    <w:rsid w:val="7FA97B3C"/>
    <w:rsid w:val="7FAA3D29"/>
    <w:rsid w:val="7FAB25B6"/>
    <w:rsid w:val="7FAF21D7"/>
    <w:rsid w:val="7FAF9458"/>
    <w:rsid w:val="7FAFB217"/>
    <w:rsid w:val="7FAFC541"/>
    <w:rsid w:val="7FB51905"/>
    <w:rsid w:val="7FB70C9A"/>
    <w:rsid w:val="7FB8622B"/>
    <w:rsid w:val="7FB90800"/>
    <w:rsid w:val="7FBA1A82"/>
    <w:rsid w:val="7FBF474C"/>
    <w:rsid w:val="7FBF4C83"/>
    <w:rsid w:val="7FBF5577"/>
    <w:rsid w:val="7FBF5BE1"/>
    <w:rsid w:val="7FBF671D"/>
    <w:rsid w:val="7FBF741D"/>
    <w:rsid w:val="7FBFC212"/>
    <w:rsid w:val="7FBFD207"/>
    <w:rsid w:val="7FBFDA2F"/>
    <w:rsid w:val="7FBFEF68"/>
    <w:rsid w:val="7FBFFA00"/>
    <w:rsid w:val="7FC15AA3"/>
    <w:rsid w:val="7FC699D8"/>
    <w:rsid w:val="7FC7AD15"/>
    <w:rsid w:val="7FC867FE"/>
    <w:rsid w:val="7FCA378E"/>
    <w:rsid w:val="7FCF56F6"/>
    <w:rsid w:val="7FCF90A6"/>
    <w:rsid w:val="7FD60385"/>
    <w:rsid w:val="7FD76412"/>
    <w:rsid w:val="7FD78B78"/>
    <w:rsid w:val="7FD81C0B"/>
    <w:rsid w:val="7FD93246"/>
    <w:rsid w:val="7FDB7C67"/>
    <w:rsid w:val="7FDDD390"/>
    <w:rsid w:val="7FDE5F21"/>
    <w:rsid w:val="7FDEF7AE"/>
    <w:rsid w:val="7FDF075C"/>
    <w:rsid w:val="7FDF4931"/>
    <w:rsid w:val="7FDF4A6E"/>
    <w:rsid w:val="7FE032F1"/>
    <w:rsid w:val="7FE2488F"/>
    <w:rsid w:val="7FE4F5BB"/>
    <w:rsid w:val="7FE74845"/>
    <w:rsid w:val="7FE85C63"/>
    <w:rsid w:val="7FEC1647"/>
    <w:rsid w:val="7FEC1BDE"/>
    <w:rsid w:val="7FEC73E4"/>
    <w:rsid w:val="7FEE236F"/>
    <w:rsid w:val="7FEEA199"/>
    <w:rsid w:val="7FEEB3B7"/>
    <w:rsid w:val="7FEF9540"/>
    <w:rsid w:val="7FEF95E2"/>
    <w:rsid w:val="7FEFAA1D"/>
    <w:rsid w:val="7FF18128"/>
    <w:rsid w:val="7FF46F37"/>
    <w:rsid w:val="7FF546C9"/>
    <w:rsid w:val="7FF710E7"/>
    <w:rsid w:val="7FF74390"/>
    <w:rsid w:val="7FF7643E"/>
    <w:rsid w:val="7FF76707"/>
    <w:rsid w:val="7FF7B145"/>
    <w:rsid w:val="7FF99956"/>
    <w:rsid w:val="7FF9B2B6"/>
    <w:rsid w:val="7FFAF5DA"/>
    <w:rsid w:val="7FFB4FC4"/>
    <w:rsid w:val="7FFB9B5C"/>
    <w:rsid w:val="7FFB9F1C"/>
    <w:rsid w:val="7FFBA211"/>
    <w:rsid w:val="7FFC6BC6"/>
    <w:rsid w:val="7FFD37F2"/>
    <w:rsid w:val="7FFD7046"/>
    <w:rsid w:val="7FFD866C"/>
    <w:rsid w:val="7FFD8E8A"/>
    <w:rsid w:val="7FFD9A81"/>
    <w:rsid w:val="7FFE29AB"/>
    <w:rsid w:val="7FFE692D"/>
    <w:rsid w:val="7FFF03DD"/>
    <w:rsid w:val="7FFF0732"/>
    <w:rsid w:val="7FFF1326"/>
    <w:rsid w:val="7FFF3353"/>
    <w:rsid w:val="7FFF3396"/>
    <w:rsid w:val="7FFF3B22"/>
    <w:rsid w:val="7FFF5B90"/>
    <w:rsid w:val="7FFF5C6A"/>
    <w:rsid w:val="7FFF67E0"/>
    <w:rsid w:val="7FFF858B"/>
    <w:rsid w:val="7FFF86B2"/>
    <w:rsid w:val="7FFF98E1"/>
    <w:rsid w:val="7FFFA4C3"/>
    <w:rsid w:val="7FFFA578"/>
    <w:rsid w:val="7FFFD5C0"/>
    <w:rsid w:val="7FFFDE7F"/>
    <w:rsid w:val="7FFFF199"/>
    <w:rsid w:val="7FFFF208"/>
    <w:rsid w:val="83AF6531"/>
    <w:rsid w:val="879EEBE6"/>
    <w:rsid w:val="87B7A8C8"/>
    <w:rsid w:val="8B764E8B"/>
    <w:rsid w:val="8B9DD495"/>
    <w:rsid w:val="8D75D2DB"/>
    <w:rsid w:val="8DFA26E8"/>
    <w:rsid w:val="8EF7DA3E"/>
    <w:rsid w:val="8EF99099"/>
    <w:rsid w:val="8FF30E71"/>
    <w:rsid w:val="8FF3D057"/>
    <w:rsid w:val="913FB123"/>
    <w:rsid w:val="9397768D"/>
    <w:rsid w:val="9478A1E0"/>
    <w:rsid w:val="947BCD9B"/>
    <w:rsid w:val="95D3A90B"/>
    <w:rsid w:val="967DA869"/>
    <w:rsid w:val="976F1C23"/>
    <w:rsid w:val="9797F86B"/>
    <w:rsid w:val="97D7F9D6"/>
    <w:rsid w:val="97F5A5A9"/>
    <w:rsid w:val="97FC1C1D"/>
    <w:rsid w:val="97FE6566"/>
    <w:rsid w:val="97FF742B"/>
    <w:rsid w:val="98F76ACB"/>
    <w:rsid w:val="9ABF361F"/>
    <w:rsid w:val="9BF2C45A"/>
    <w:rsid w:val="9D7F2687"/>
    <w:rsid w:val="9DD3BC63"/>
    <w:rsid w:val="9E5F094D"/>
    <w:rsid w:val="9E77CAAD"/>
    <w:rsid w:val="9EEF2D0C"/>
    <w:rsid w:val="9EFED43D"/>
    <w:rsid w:val="9F29558D"/>
    <w:rsid w:val="9FB78256"/>
    <w:rsid w:val="9FCE326C"/>
    <w:rsid w:val="9FCE4106"/>
    <w:rsid w:val="9FDBD607"/>
    <w:rsid w:val="9FE33E2A"/>
    <w:rsid w:val="9FE82A4D"/>
    <w:rsid w:val="9FF7B18D"/>
    <w:rsid w:val="9FFFB600"/>
    <w:rsid w:val="9FFFE6F6"/>
    <w:rsid w:val="A1FE7C54"/>
    <w:rsid w:val="A3FB3F1C"/>
    <w:rsid w:val="A4FEF2E1"/>
    <w:rsid w:val="A51E7939"/>
    <w:rsid w:val="A58732A3"/>
    <w:rsid w:val="A76E9404"/>
    <w:rsid w:val="A77FF3DC"/>
    <w:rsid w:val="A7BBCB25"/>
    <w:rsid w:val="A7D73289"/>
    <w:rsid w:val="A7EB6A3A"/>
    <w:rsid w:val="A7EE321A"/>
    <w:rsid w:val="A7FFD1B2"/>
    <w:rsid w:val="A8FD708E"/>
    <w:rsid w:val="AADF8C71"/>
    <w:rsid w:val="ABFF347E"/>
    <w:rsid w:val="ADA2995D"/>
    <w:rsid w:val="ADF797D6"/>
    <w:rsid w:val="ADFF5D55"/>
    <w:rsid w:val="AE7FFC54"/>
    <w:rsid w:val="AE8D9E69"/>
    <w:rsid w:val="AEFDFD6C"/>
    <w:rsid w:val="AF296A35"/>
    <w:rsid w:val="AF6544EE"/>
    <w:rsid w:val="AFAE04BA"/>
    <w:rsid w:val="AFBBDEEC"/>
    <w:rsid w:val="AFCF5095"/>
    <w:rsid w:val="AFE645F8"/>
    <w:rsid w:val="AFEBC614"/>
    <w:rsid w:val="AFEF1BCF"/>
    <w:rsid w:val="B1F79BFD"/>
    <w:rsid w:val="B2BE3D79"/>
    <w:rsid w:val="B3763406"/>
    <w:rsid w:val="B37B8756"/>
    <w:rsid w:val="B3BAEF40"/>
    <w:rsid w:val="B3FE5909"/>
    <w:rsid w:val="B3FF0622"/>
    <w:rsid w:val="B4EF7C59"/>
    <w:rsid w:val="B5679928"/>
    <w:rsid w:val="B655A21F"/>
    <w:rsid w:val="B69BA063"/>
    <w:rsid w:val="B69D648C"/>
    <w:rsid w:val="B6DFBC37"/>
    <w:rsid w:val="B77E29FC"/>
    <w:rsid w:val="B7AE419E"/>
    <w:rsid w:val="B7BFB9A1"/>
    <w:rsid w:val="B7F1A3B4"/>
    <w:rsid w:val="B7F625A5"/>
    <w:rsid w:val="B7F7287F"/>
    <w:rsid w:val="B7F9E04E"/>
    <w:rsid w:val="B7FD2E62"/>
    <w:rsid w:val="B7FFCA7F"/>
    <w:rsid w:val="B85E38BF"/>
    <w:rsid w:val="B8669CDF"/>
    <w:rsid w:val="B8F72B1F"/>
    <w:rsid w:val="B9667075"/>
    <w:rsid w:val="B9AF69D0"/>
    <w:rsid w:val="B9AFAAFB"/>
    <w:rsid w:val="B9FDD20A"/>
    <w:rsid w:val="BA3A6531"/>
    <w:rsid w:val="BAB34BE6"/>
    <w:rsid w:val="BAEBD684"/>
    <w:rsid w:val="BB3D2CD7"/>
    <w:rsid w:val="BB416E34"/>
    <w:rsid w:val="BB9FDEBD"/>
    <w:rsid w:val="BBAFA153"/>
    <w:rsid w:val="BBB70F9D"/>
    <w:rsid w:val="BBDE701D"/>
    <w:rsid w:val="BBE77198"/>
    <w:rsid w:val="BBFD1FD2"/>
    <w:rsid w:val="BBFD931E"/>
    <w:rsid w:val="BBFDC7CC"/>
    <w:rsid w:val="BBFF0BD4"/>
    <w:rsid w:val="BBFF5883"/>
    <w:rsid w:val="BBFFB755"/>
    <w:rsid w:val="BC8B1FBD"/>
    <w:rsid w:val="BCFE58FA"/>
    <w:rsid w:val="BD026B2E"/>
    <w:rsid w:val="BD772E1E"/>
    <w:rsid w:val="BD7B053C"/>
    <w:rsid w:val="BD7FB28C"/>
    <w:rsid w:val="BDBB292C"/>
    <w:rsid w:val="BDDFBC0B"/>
    <w:rsid w:val="BDF97C2B"/>
    <w:rsid w:val="BDFF72C6"/>
    <w:rsid w:val="BDFFD9FB"/>
    <w:rsid w:val="BDFFE052"/>
    <w:rsid w:val="BE17FE0E"/>
    <w:rsid w:val="BE2985D9"/>
    <w:rsid w:val="BE66BF12"/>
    <w:rsid w:val="BEA38C15"/>
    <w:rsid w:val="BEAB15CC"/>
    <w:rsid w:val="BEBAA6F2"/>
    <w:rsid w:val="BEBFEA1E"/>
    <w:rsid w:val="BEC768FC"/>
    <w:rsid w:val="BEDF8D8C"/>
    <w:rsid w:val="BEFBE746"/>
    <w:rsid w:val="BEFE6F97"/>
    <w:rsid w:val="BEFFB1B8"/>
    <w:rsid w:val="BF2F119B"/>
    <w:rsid w:val="BF5B1C13"/>
    <w:rsid w:val="BF5EA3B3"/>
    <w:rsid w:val="BF6B7F25"/>
    <w:rsid w:val="BF77E628"/>
    <w:rsid w:val="BF796FA5"/>
    <w:rsid w:val="BF7DE48E"/>
    <w:rsid w:val="BF7E9B34"/>
    <w:rsid w:val="BF7FA6BA"/>
    <w:rsid w:val="BF8D3E07"/>
    <w:rsid w:val="BF8E6C22"/>
    <w:rsid w:val="BF9E03A9"/>
    <w:rsid w:val="BF9F6E20"/>
    <w:rsid w:val="BFA4B382"/>
    <w:rsid w:val="BFAE52D0"/>
    <w:rsid w:val="BFAF1521"/>
    <w:rsid w:val="BFB78220"/>
    <w:rsid w:val="BFBF3993"/>
    <w:rsid w:val="BFCE1B52"/>
    <w:rsid w:val="BFD6C590"/>
    <w:rsid w:val="BFDB5D83"/>
    <w:rsid w:val="BFDBA9C4"/>
    <w:rsid w:val="BFDE0AE5"/>
    <w:rsid w:val="BFDE23E5"/>
    <w:rsid w:val="BFDE5D7B"/>
    <w:rsid w:val="BFE7DCDB"/>
    <w:rsid w:val="BFED7826"/>
    <w:rsid w:val="BFEF6663"/>
    <w:rsid w:val="BFEFA229"/>
    <w:rsid w:val="BFF57446"/>
    <w:rsid w:val="BFF9359C"/>
    <w:rsid w:val="BFF9BC02"/>
    <w:rsid w:val="BFFB3759"/>
    <w:rsid w:val="BFFD47C1"/>
    <w:rsid w:val="BFFDF01F"/>
    <w:rsid w:val="BFFE9A18"/>
    <w:rsid w:val="BFFF29F6"/>
    <w:rsid w:val="BFFF48EE"/>
    <w:rsid w:val="BFFF5574"/>
    <w:rsid w:val="BFFF78AA"/>
    <w:rsid w:val="BFFFF4A5"/>
    <w:rsid w:val="C0F77E25"/>
    <w:rsid w:val="C2C65B75"/>
    <w:rsid w:val="C32F52DA"/>
    <w:rsid w:val="C3FF3748"/>
    <w:rsid w:val="C3FFD860"/>
    <w:rsid w:val="C4EF0D50"/>
    <w:rsid w:val="C5D12C25"/>
    <w:rsid w:val="C5F74BC6"/>
    <w:rsid w:val="C6F7A65E"/>
    <w:rsid w:val="C77B0FF1"/>
    <w:rsid w:val="C79F3B38"/>
    <w:rsid w:val="C7EF2692"/>
    <w:rsid w:val="C7FB3EAC"/>
    <w:rsid w:val="C7FD90CD"/>
    <w:rsid w:val="C9AB8DB6"/>
    <w:rsid w:val="CAF65D94"/>
    <w:rsid w:val="CBD756A2"/>
    <w:rsid w:val="CBFDA593"/>
    <w:rsid w:val="CBFF18B6"/>
    <w:rsid w:val="CC7F0ABE"/>
    <w:rsid w:val="CC87C475"/>
    <w:rsid w:val="CD1E50A0"/>
    <w:rsid w:val="CD5E73D1"/>
    <w:rsid w:val="CD67249C"/>
    <w:rsid w:val="CD7D833A"/>
    <w:rsid w:val="CD7FACEB"/>
    <w:rsid w:val="CDBB384B"/>
    <w:rsid w:val="CDCF54DB"/>
    <w:rsid w:val="CE37D225"/>
    <w:rsid w:val="CED7AC80"/>
    <w:rsid w:val="CF9F6A35"/>
    <w:rsid w:val="CFBD24BC"/>
    <w:rsid w:val="CFBEEA28"/>
    <w:rsid w:val="CFBFF51D"/>
    <w:rsid w:val="CFEECEC3"/>
    <w:rsid w:val="CFF6F8D5"/>
    <w:rsid w:val="CFFDCB5F"/>
    <w:rsid w:val="CFFDF331"/>
    <w:rsid w:val="CFFF1C1E"/>
    <w:rsid w:val="CFFF669D"/>
    <w:rsid w:val="D0FFC7A4"/>
    <w:rsid w:val="D2BCB20D"/>
    <w:rsid w:val="D32826C8"/>
    <w:rsid w:val="D39F611C"/>
    <w:rsid w:val="D3FA3BBE"/>
    <w:rsid w:val="D43F9730"/>
    <w:rsid w:val="D4FBD9F1"/>
    <w:rsid w:val="D57F8F65"/>
    <w:rsid w:val="D57FC362"/>
    <w:rsid w:val="D5B5962E"/>
    <w:rsid w:val="D5EF0BAC"/>
    <w:rsid w:val="D67EEF60"/>
    <w:rsid w:val="D67F7DF8"/>
    <w:rsid w:val="D6DD9FB8"/>
    <w:rsid w:val="D6FE81B6"/>
    <w:rsid w:val="D6FF3599"/>
    <w:rsid w:val="D6FF7403"/>
    <w:rsid w:val="D73F1896"/>
    <w:rsid w:val="D77EE26F"/>
    <w:rsid w:val="D7BE8AC8"/>
    <w:rsid w:val="D7F45D26"/>
    <w:rsid w:val="D7FB189A"/>
    <w:rsid w:val="D7FBD40A"/>
    <w:rsid w:val="D7FC8518"/>
    <w:rsid w:val="D7FE1CB5"/>
    <w:rsid w:val="D7FF32A6"/>
    <w:rsid w:val="D7FFC536"/>
    <w:rsid w:val="D8EEB8D0"/>
    <w:rsid w:val="D99F8CB1"/>
    <w:rsid w:val="D9CDC2D5"/>
    <w:rsid w:val="D9ED0711"/>
    <w:rsid w:val="D9EF37FC"/>
    <w:rsid w:val="D9FDA7F2"/>
    <w:rsid w:val="D9FF563E"/>
    <w:rsid w:val="D9FF72B9"/>
    <w:rsid w:val="DA75E590"/>
    <w:rsid w:val="DA7933A7"/>
    <w:rsid w:val="DA9EC4FE"/>
    <w:rsid w:val="DAB527AA"/>
    <w:rsid w:val="DAFDED87"/>
    <w:rsid w:val="DB9F54C7"/>
    <w:rsid w:val="DBAEECA7"/>
    <w:rsid w:val="DBBD4DFE"/>
    <w:rsid w:val="DBBDD40F"/>
    <w:rsid w:val="DBBE6261"/>
    <w:rsid w:val="DBDC961E"/>
    <w:rsid w:val="DBE31BE8"/>
    <w:rsid w:val="DBED50C1"/>
    <w:rsid w:val="DBF38E0C"/>
    <w:rsid w:val="DBF3D9A3"/>
    <w:rsid w:val="DBFB2E28"/>
    <w:rsid w:val="DBFB628A"/>
    <w:rsid w:val="DBFF0460"/>
    <w:rsid w:val="DBFFB694"/>
    <w:rsid w:val="DC6D1F76"/>
    <w:rsid w:val="DC9CE12E"/>
    <w:rsid w:val="DCDC72F5"/>
    <w:rsid w:val="DCFF3A92"/>
    <w:rsid w:val="DD36CBB9"/>
    <w:rsid w:val="DD3ECD78"/>
    <w:rsid w:val="DD7B9896"/>
    <w:rsid w:val="DD9D6C4A"/>
    <w:rsid w:val="DD9FE028"/>
    <w:rsid w:val="DDB95D0D"/>
    <w:rsid w:val="DDBB9C50"/>
    <w:rsid w:val="DDBF51A7"/>
    <w:rsid w:val="DDC07BC4"/>
    <w:rsid w:val="DDD316E4"/>
    <w:rsid w:val="DDEB77E8"/>
    <w:rsid w:val="DDFD0DAA"/>
    <w:rsid w:val="DDFECC60"/>
    <w:rsid w:val="DE37B26B"/>
    <w:rsid w:val="DE45FED2"/>
    <w:rsid w:val="DE6F76A7"/>
    <w:rsid w:val="DE6F7C7B"/>
    <w:rsid w:val="DE8E6456"/>
    <w:rsid w:val="DE9DD179"/>
    <w:rsid w:val="DEAD93ED"/>
    <w:rsid w:val="DEBC77F9"/>
    <w:rsid w:val="DEBF6202"/>
    <w:rsid w:val="DED69235"/>
    <w:rsid w:val="DEDFD4CF"/>
    <w:rsid w:val="DEEEB4FE"/>
    <w:rsid w:val="DEEF1FD0"/>
    <w:rsid w:val="DEFD0740"/>
    <w:rsid w:val="DF3E2196"/>
    <w:rsid w:val="DF53E977"/>
    <w:rsid w:val="DF6738C9"/>
    <w:rsid w:val="DF773569"/>
    <w:rsid w:val="DF7DADF9"/>
    <w:rsid w:val="DF7FEA22"/>
    <w:rsid w:val="DF9F1329"/>
    <w:rsid w:val="DF9FCAB5"/>
    <w:rsid w:val="DFA710F1"/>
    <w:rsid w:val="DFBD362C"/>
    <w:rsid w:val="DFBE8D69"/>
    <w:rsid w:val="DFBF2E31"/>
    <w:rsid w:val="DFBFFB8D"/>
    <w:rsid w:val="DFC845C9"/>
    <w:rsid w:val="DFCDB431"/>
    <w:rsid w:val="DFCFF7F5"/>
    <w:rsid w:val="DFD725C5"/>
    <w:rsid w:val="DFD7C9CB"/>
    <w:rsid w:val="DFDB4C83"/>
    <w:rsid w:val="DFDD900E"/>
    <w:rsid w:val="DFDF76F1"/>
    <w:rsid w:val="DFDF98E2"/>
    <w:rsid w:val="DFEDB44D"/>
    <w:rsid w:val="DFEF6238"/>
    <w:rsid w:val="DFF6595F"/>
    <w:rsid w:val="DFF728C6"/>
    <w:rsid w:val="DFF75124"/>
    <w:rsid w:val="DFFAF223"/>
    <w:rsid w:val="DFFE9A2A"/>
    <w:rsid w:val="DFFF0367"/>
    <w:rsid w:val="DFFF4E42"/>
    <w:rsid w:val="DFFF7A71"/>
    <w:rsid w:val="DFFFAC1B"/>
    <w:rsid w:val="E26F1CB9"/>
    <w:rsid w:val="E3ED438A"/>
    <w:rsid w:val="E3F36FF8"/>
    <w:rsid w:val="E43ECD5B"/>
    <w:rsid w:val="E57D8FDF"/>
    <w:rsid w:val="E57DD780"/>
    <w:rsid w:val="E5BB6371"/>
    <w:rsid w:val="E5F29AF2"/>
    <w:rsid w:val="E5F7F82F"/>
    <w:rsid w:val="E5F7FF1D"/>
    <w:rsid w:val="E5FDACC4"/>
    <w:rsid w:val="E657792B"/>
    <w:rsid w:val="E6D9EBBB"/>
    <w:rsid w:val="E6F238B3"/>
    <w:rsid w:val="E6F64D2E"/>
    <w:rsid w:val="E6F7A744"/>
    <w:rsid w:val="E7568C24"/>
    <w:rsid w:val="E76F7202"/>
    <w:rsid w:val="E77DE017"/>
    <w:rsid w:val="E78FA5D6"/>
    <w:rsid w:val="E7BF3B24"/>
    <w:rsid w:val="E7CE1B53"/>
    <w:rsid w:val="E7D801A5"/>
    <w:rsid w:val="E7DF67C1"/>
    <w:rsid w:val="E7EF9A4E"/>
    <w:rsid w:val="E7F7FBD1"/>
    <w:rsid w:val="E7FBDBD4"/>
    <w:rsid w:val="E7FCDD32"/>
    <w:rsid w:val="E7FDDDD3"/>
    <w:rsid w:val="E8BD5AED"/>
    <w:rsid w:val="E93B94D3"/>
    <w:rsid w:val="E98F55E7"/>
    <w:rsid w:val="E9BEE516"/>
    <w:rsid w:val="E9D51995"/>
    <w:rsid w:val="E9FE8D71"/>
    <w:rsid w:val="E9FEF26F"/>
    <w:rsid w:val="EA0F4CFC"/>
    <w:rsid w:val="EA49C239"/>
    <w:rsid w:val="EAB4EF61"/>
    <w:rsid w:val="EAECAEDF"/>
    <w:rsid w:val="EB3F39BD"/>
    <w:rsid w:val="EB5E0976"/>
    <w:rsid w:val="EB67E7B9"/>
    <w:rsid w:val="EB7DDEC3"/>
    <w:rsid w:val="EB7E6D5C"/>
    <w:rsid w:val="EB7F6E77"/>
    <w:rsid w:val="EBAA0D80"/>
    <w:rsid w:val="EBABB22C"/>
    <w:rsid w:val="EBAF00DA"/>
    <w:rsid w:val="EBAF339B"/>
    <w:rsid w:val="EBAFB771"/>
    <w:rsid w:val="EBB915C7"/>
    <w:rsid w:val="EBBF56E5"/>
    <w:rsid w:val="EBDB7446"/>
    <w:rsid w:val="EBDDC13B"/>
    <w:rsid w:val="EBDF6C86"/>
    <w:rsid w:val="EBDFC6A4"/>
    <w:rsid w:val="EBEFF0FC"/>
    <w:rsid w:val="EBF4E440"/>
    <w:rsid w:val="EBFB67C5"/>
    <w:rsid w:val="EBFBF3EA"/>
    <w:rsid w:val="EC3F093A"/>
    <w:rsid w:val="EC9FE919"/>
    <w:rsid w:val="ECBB5689"/>
    <w:rsid w:val="ECD037D4"/>
    <w:rsid w:val="ECFDDFE7"/>
    <w:rsid w:val="ECFF3E9E"/>
    <w:rsid w:val="ED7E67A4"/>
    <w:rsid w:val="ED7FCCA9"/>
    <w:rsid w:val="ED9671AE"/>
    <w:rsid w:val="ED9C8C09"/>
    <w:rsid w:val="EDB78636"/>
    <w:rsid w:val="EDBD2CC9"/>
    <w:rsid w:val="EDC7BAF5"/>
    <w:rsid w:val="EDDB2172"/>
    <w:rsid w:val="EDDC4F0C"/>
    <w:rsid w:val="EDF760CE"/>
    <w:rsid w:val="EDFDCAE3"/>
    <w:rsid w:val="EDFF2E16"/>
    <w:rsid w:val="EDFF5676"/>
    <w:rsid w:val="EDFFD208"/>
    <w:rsid w:val="EE2B8B9A"/>
    <w:rsid w:val="EE5AC395"/>
    <w:rsid w:val="EE5B5B6B"/>
    <w:rsid w:val="EE5F91AB"/>
    <w:rsid w:val="EED11410"/>
    <w:rsid w:val="EEDA6316"/>
    <w:rsid w:val="EEDFCA7A"/>
    <w:rsid w:val="EEE88282"/>
    <w:rsid w:val="EEEDB786"/>
    <w:rsid w:val="EEF59E93"/>
    <w:rsid w:val="EEF61FF9"/>
    <w:rsid w:val="EEF76B11"/>
    <w:rsid w:val="EEFBF0E8"/>
    <w:rsid w:val="EEFE2602"/>
    <w:rsid w:val="EEFEB108"/>
    <w:rsid w:val="EF0EE8EF"/>
    <w:rsid w:val="EF2E64AD"/>
    <w:rsid w:val="EF2F9D54"/>
    <w:rsid w:val="EF4A8FED"/>
    <w:rsid w:val="EF4FF956"/>
    <w:rsid w:val="EF5F8231"/>
    <w:rsid w:val="EF6B2F88"/>
    <w:rsid w:val="EF746A26"/>
    <w:rsid w:val="EF7D32D6"/>
    <w:rsid w:val="EF7F57E3"/>
    <w:rsid w:val="EFAF104D"/>
    <w:rsid w:val="EFB620D2"/>
    <w:rsid w:val="EFB661DF"/>
    <w:rsid w:val="EFBE84C6"/>
    <w:rsid w:val="EFDB3BB5"/>
    <w:rsid w:val="EFDBDA45"/>
    <w:rsid w:val="EFDCC37B"/>
    <w:rsid w:val="EFDD80C1"/>
    <w:rsid w:val="EFDD8694"/>
    <w:rsid w:val="EFDE00A8"/>
    <w:rsid w:val="EFDE2216"/>
    <w:rsid w:val="EFDF8074"/>
    <w:rsid w:val="EFE3FE9F"/>
    <w:rsid w:val="EFEA47B3"/>
    <w:rsid w:val="EFF361A4"/>
    <w:rsid w:val="EFF3CE45"/>
    <w:rsid w:val="EFF7D9D8"/>
    <w:rsid w:val="EFFAE62D"/>
    <w:rsid w:val="EFFDFA54"/>
    <w:rsid w:val="EFFEA4BA"/>
    <w:rsid w:val="EFFF171D"/>
    <w:rsid w:val="EFFF3F5E"/>
    <w:rsid w:val="EFFF4BFA"/>
    <w:rsid w:val="EFFF758D"/>
    <w:rsid w:val="EFFF9992"/>
    <w:rsid w:val="EFFF9DCC"/>
    <w:rsid w:val="EFFFC8E1"/>
    <w:rsid w:val="F0F75443"/>
    <w:rsid w:val="F0FB7BD6"/>
    <w:rsid w:val="F167FF48"/>
    <w:rsid w:val="F1B984E4"/>
    <w:rsid w:val="F1BFFEF6"/>
    <w:rsid w:val="F1EF133A"/>
    <w:rsid w:val="F2B6D97C"/>
    <w:rsid w:val="F2D7DA03"/>
    <w:rsid w:val="F2F67E14"/>
    <w:rsid w:val="F2FCDAA4"/>
    <w:rsid w:val="F2FE9906"/>
    <w:rsid w:val="F31BAC85"/>
    <w:rsid w:val="F357BD38"/>
    <w:rsid w:val="F35F4E22"/>
    <w:rsid w:val="F3A23EB4"/>
    <w:rsid w:val="F3DE3C76"/>
    <w:rsid w:val="F3EE1AC8"/>
    <w:rsid w:val="F3EEFBC2"/>
    <w:rsid w:val="F3F70AEB"/>
    <w:rsid w:val="F3FB4CC4"/>
    <w:rsid w:val="F3FF8C0E"/>
    <w:rsid w:val="F3FFB556"/>
    <w:rsid w:val="F4575910"/>
    <w:rsid w:val="F495B0F5"/>
    <w:rsid w:val="F4FF5D1B"/>
    <w:rsid w:val="F4FFAC80"/>
    <w:rsid w:val="F52889EE"/>
    <w:rsid w:val="F52CA2E1"/>
    <w:rsid w:val="F55A6EB5"/>
    <w:rsid w:val="F55EEE7D"/>
    <w:rsid w:val="F5AB3842"/>
    <w:rsid w:val="F5B5D5D6"/>
    <w:rsid w:val="F5BC4C64"/>
    <w:rsid w:val="F5BDC186"/>
    <w:rsid w:val="F5BF3C0F"/>
    <w:rsid w:val="F5C74D79"/>
    <w:rsid w:val="F5C78B3F"/>
    <w:rsid w:val="F5CFD45C"/>
    <w:rsid w:val="F5D14FD6"/>
    <w:rsid w:val="F5DB5AB7"/>
    <w:rsid w:val="F5F3FB72"/>
    <w:rsid w:val="F5F585BD"/>
    <w:rsid w:val="F5F5A210"/>
    <w:rsid w:val="F5F71D36"/>
    <w:rsid w:val="F5FD1931"/>
    <w:rsid w:val="F5FE072F"/>
    <w:rsid w:val="F5FEB060"/>
    <w:rsid w:val="F5FF2C1D"/>
    <w:rsid w:val="F5FF51DC"/>
    <w:rsid w:val="F5FF77D0"/>
    <w:rsid w:val="F65F234F"/>
    <w:rsid w:val="F68FC83A"/>
    <w:rsid w:val="F69954B5"/>
    <w:rsid w:val="F6AE70F9"/>
    <w:rsid w:val="F6BD7F04"/>
    <w:rsid w:val="F6C50C7B"/>
    <w:rsid w:val="F6D64AB7"/>
    <w:rsid w:val="F6D7F4ED"/>
    <w:rsid w:val="F6E6E3A2"/>
    <w:rsid w:val="F6F73CD5"/>
    <w:rsid w:val="F6FB094C"/>
    <w:rsid w:val="F6FDA49C"/>
    <w:rsid w:val="F6FFA974"/>
    <w:rsid w:val="F73AFF91"/>
    <w:rsid w:val="F73FEF17"/>
    <w:rsid w:val="F74D28C8"/>
    <w:rsid w:val="F75A5FF0"/>
    <w:rsid w:val="F77DBAC8"/>
    <w:rsid w:val="F77EF3D6"/>
    <w:rsid w:val="F77F3624"/>
    <w:rsid w:val="F77F39EA"/>
    <w:rsid w:val="F78FB5E4"/>
    <w:rsid w:val="F797A8CF"/>
    <w:rsid w:val="F79F1CE1"/>
    <w:rsid w:val="F7ABB5D1"/>
    <w:rsid w:val="F7AC8426"/>
    <w:rsid w:val="F7B31431"/>
    <w:rsid w:val="F7B3C329"/>
    <w:rsid w:val="F7B5270A"/>
    <w:rsid w:val="F7B54831"/>
    <w:rsid w:val="F7B97762"/>
    <w:rsid w:val="F7BABB19"/>
    <w:rsid w:val="F7BB5198"/>
    <w:rsid w:val="F7BCFC7B"/>
    <w:rsid w:val="F7BF3257"/>
    <w:rsid w:val="F7CDBC69"/>
    <w:rsid w:val="F7CF5BC5"/>
    <w:rsid w:val="F7DCEAA1"/>
    <w:rsid w:val="F7DEA65E"/>
    <w:rsid w:val="F7DF8E76"/>
    <w:rsid w:val="F7EBB182"/>
    <w:rsid w:val="F7F377EC"/>
    <w:rsid w:val="F7F58EAA"/>
    <w:rsid w:val="F7F5A1E0"/>
    <w:rsid w:val="F7F74473"/>
    <w:rsid w:val="F7F78D4F"/>
    <w:rsid w:val="F7F7C1A9"/>
    <w:rsid w:val="F7F96D76"/>
    <w:rsid w:val="F7FA10AE"/>
    <w:rsid w:val="F7FB8CBA"/>
    <w:rsid w:val="F7FDB007"/>
    <w:rsid w:val="F7FE0E28"/>
    <w:rsid w:val="F7FE91B0"/>
    <w:rsid w:val="F7FEB26C"/>
    <w:rsid w:val="F7FF056F"/>
    <w:rsid w:val="F7FF4189"/>
    <w:rsid w:val="F7FF98BF"/>
    <w:rsid w:val="F84CA0CA"/>
    <w:rsid w:val="F876A8F3"/>
    <w:rsid w:val="F8AF5820"/>
    <w:rsid w:val="F8BD0766"/>
    <w:rsid w:val="F8D51DCA"/>
    <w:rsid w:val="F8ED024C"/>
    <w:rsid w:val="F92F8A70"/>
    <w:rsid w:val="F96FBF81"/>
    <w:rsid w:val="F98BD170"/>
    <w:rsid w:val="F9BB7CDA"/>
    <w:rsid w:val="F9CF4E8B"/>
    <w:rsid w:val="F9DFA1AA"/>
    <w:rsid w:val="F9FB48D6"/>
    <w:rsid w:val="F9FB6C31"/>
    <w:rsid w:val="F9FF394F"/>
    <w:rsid w:val="F9FF8B94"/>
    <w:rsid w:val="F9FF9418"/>
    <w:rsid w:val="FA5ADBEA"/>
    <w:rsid w:val="FA5B3A44"/>
    <w:rsid w:val="FA67EE57"/>
    <w:rsid w:val="FA682FFC"/>
    <w:rsid w:val="FA7F61BB"/>
    <w:rsid w:val="FAA73D79"/>
    <w:rsid w:val="FAB35975"/>
    <w:rsid w:val="FABCE7B2"/>
    <w:rsid w:val="FACA3FF8"/>
    <w:rsid w:val="FACB0A3B"/>
    <w:rsid w:val="FAF9ACB1"/>
    <w:rsid w:val="FAFD47D7"/>
    <w:rsid w:val="FB37CC28"/>
    <w:rsid w:val="FB3D04C1"/>
    <w:rsid w:val="FB3D40A3"/>
    <w:rsid w:val="FB5EA236"/>
    <w:rsid w:val="FB6945ED"/>
    <w:rsid w:val="FB6B967D"/>
    <w:rsid w:val="FB6EED50"/>
    <w:rsid w:val="FB77BE51"/>
    <w:rsid w:val="FB7E75A9"/>
    <w:rsid w:val="FB7F28C9"/>
    <w:rsid w:val="FB9BEE84"/>
    <w:rsid w:val="FBAF55C2"/>
    <w:rsid w:val="FBBE41CF"/>
    <w:rsid w:val="FBBEFAFD"/>
    <w:rsid w:val="FBBF682C"/>
    <w:rsid w:val="FBBFF20E"/>
    <w:rsid w:val="FBD57176"/>
    <w:rsid w:val="FBDDDE66"/>
    <w:rsid w:val="FBDE5FE1"/>
    <w:rsid w:val="FBDFB924"/>
    <w:rsid w:val="FBE53D0A"/>
    <w:rsid w:val="FBE7CC3F"/>
    <w:rsid w:val="FBE818DF"/>
    <w:rsid w:val="FBEB2EAC"/>
    <w:rsid w:val="FBEE9FD4"/>
    <w:rsid w:val="FBF254DA"/>
    <w:rsid w:val="FBF6D51D"/>
    <w:rsid w:val="FBFA8440"/>
    <w:rsid w:val="FBFB7FA8"/>
    <w:rsid w:val="FBFBE5BC"/>
    <w:rsid w:val="FBFECF5D"/>
    <w:rsid w:val="FBFF4B93"/>
    <w:rsid w:val="FBFF9D55"/>
    <w:rsid w:val="FC71CB10"/>
    <w:rsid w:val="FC8DD7CD"/>
    <w:rsid w:val="FCA9A6AC"/>
    <w:rsid w:val="FCAF8FD2"/>
    <w:rsid w:val="FCBD3560"/>
    <w:rsid w:val="FCBF520B"/>
    <w:rsid w:val="FCEC30FB"/>
    <w:rsid w:val="FCED39DB"/>
    <w:rsid w:val="FCF64FDA"/>
    <w:rsid w:val="FCF7E16D"/>
    <w:rsid w:val="FD1636D3"/>
    <w:rsid w:val="FD38F5CB"/>
    <w:rsid w:val="FD3E79C1"/>
    <w:rsid w:val="FD5FA76B"/>
    <w:rsid w:val="FD5FE598"/>
    <w:rsid w:val="FD6F9BBB"/>
    <w:rsid w:val="FD725D9C"/>
    <w:rsid w:val="FD7D113E"/>
    <w:rsid w:val="FD7EC1DA"/>
    <w:rsid w:val="FD99D083"/>
    <w:rsid w:val="FDB75075"/>
    <w:rsid w:val="FDBB5B2D"/>
    <w:rsid w:val="FDBBFDD7"/>
    <w:rsid w:val="FDBF9B6B"/>
    <w:rsid w:val="FDDF3F9C"/>
    <w:rsid w:val="FDDFCC5F"/>
    <w:rsid w:val="FDE89A85"/>
    <w:rsid w:val="FDEBDD79"/>
    <w:rsid w:val="FDEFB076"/>
    <w:rsid w:val="FDF41A6F"/>
    <w:rsid w:val="FDF69D82"/>
    <w:rsid w:val="FDF79172"/>
    <w:rsid w:val="FDF7EB06"/>
    <w:rsid w:val="FDFAA54B"/>
    <w:rsid w:val="FDFD5182"/>
    <w:rsid w:val="FDFD6880"/>
    <w:rsid w:val="FDFD9B1E"/>
    <w:rsid w:val="FDFE8F62"/>
    <w:rsid w:val="FDFFB192"/>
    <w:rsid w:val="FDFFBB1A"/>
    <w:rsid w:val="FDFFC82C"/>
    <w:rsid w:val="FDFFDD0E"/>
    <w:rsid w:val="FE1AA76B"/>
    <w:rsid w:val="FE261ACF"/>
    <w:rsid w:val="FE679354"/>
    <w:rsid w:val="FE6F6F8F"/>
    <w:rsid w:val="FE7DD4CE"/>
    <w:rsid w:val="FEB58469"/>
    <w:rsid w:val="FEBD7B2D"/>
    <w:rsid w:val="FEBE09A0"/>
    <w:rsid w:val="FEBEC8D8"/>
    <w:rsid w:val="FECF4247"/>
    <w:rsid w:val="FECF7903"/>
    <w:rsid w:val="FED52BEB"/>
    <w:rsid w:val="FED75DF2"/>
    <w:rsid w:val="FEDE3FA8"/>
    <w:rsid w:val="FEDF78AB"/>
    <w:rsid w:val="FEDFCB2E"/>
    <w:rsid w:val="FEEBDF26"/>
    <w:rsid w:val="FEEF62B7"/>
    <w:rsid w:val="FEF19089"/>
    <w:rsid w:val="FEF1D152"/>
    <w:rsid w:val="FEF4A87D"/>
    <w:rsid w:val="FEFA24D4"/>
    <w:rsid w:val="FEFB94D1"/>
    <w:rsid w:val="FEFDFE53"/>
    <w:rsid w:val="FEFE1B56"/>
    <w:rsid w:val="FEFEA9B2"/>
    <w:rsid w:val="FEFEF6CA"/>
    <w:rsid w:val="FEFF0596"/>
    <w:rsid w:val="FEFF0C54"/>
    <w:rsid w:val="FEFF0DAC"/>
    <w:rsid w:val="FEFF928D"/>
    <w:rsid w:val="FEFFACCA"/>
    <w:rsid w:val="FEFFE009"/>
    <w:rsid w:val="FF132949"/>
    <w:rsid w:val="FF1F6A7A"/>
    <w:rsid w:val="FF33D684"/>
    <w:rsid w:val="FF355338"/>
    <w:rsid w:val="FF37BF27"/>
    <w:rsid w:val="FF3BA022"/>
    <w:rsid w:val="FF3E1EE0"/>
    <w:rsid w:val="FF3EF38F"/>
    <w:rsid w:val="FF3F87AA"/>
    <w:rsid w:val="FF4ED8C6"/>
    <w:rsid w:val="FF57EDD0"/>
    <w:rsid w:val="FF597C70"/>
    <w:rsid w:val="FF5FB944"/>
    <w:rsid w:val="FF5FD9AE"/>
    <w:rsid w:val="FF673657"/>
    <w:rsid w:val="FF679F2A"/>
    <w:rsid w:val="FF6E2D4D"/>
    <w:rsid w:val="FF6E3D4F"/>
    <w:rsid w:val="FF6F5DA9"/>
    <w:rsid w:val="FF6F6EE6"/>
    <w:rsid w:val="FF727A22"/>
    <w:rsid w:val="FF752868"/>
    <w:rsid w:val="FF77C6B0"/>
    <w:rsid w:val="FF7E5461"/>
    <w:rsid w:val="FF7F0746"/>
    <w:rsid w:val="FF7F414D"/>
    <w:rsid w:val="FF7F6A2A"/>
    <w:rsid w:val="FF7FBBB1"/>
    <w:rsid w:val="FF7FEF7E"/>
    <w:rsid w:val="FF872441"/>
    <w:rsid w:val="FF8BFA94"/>
    <w:rsid w:val="FF9714C9"/>
    <w:rsid w:val="FF9761F6"/>
    <w:rsid w:val="FF9FD86B"/>
    <w:rsid w:val="FFAB2B90"/>
    <w:rsid w:val="FFAEA419"/>
    <w:rsid w:val="FFB2F540"/>
    <w:rsid w:val="FFB343A0"/>
    <w:rsid w:val="FFB37448"/>
    <w:rsid w:val="FFB5634B"/>
    <w:rsid w:val="FFB5D1E5"/>
    <w:rsid w:val="FFB715A3"/>
    <w:rsid w:val="FFB79549"/>
    <w:rsid w:val="FFB7F658"/>
    <w:rsid w:val="FFBD44B1"/>
    <w:rsid w:val="FFBD5690"/>
    <w:rsid w:val="FFBDF098"/>
    <w:rsid w:val="FFBE8EC1"/>
    <w:rsid w:val="FFBF7C7F"/>
    <w:rsid w:val="FFBF9DAD"/>
    <w:rsid w:val="FFBFB0A1"/>
    <w:rsid w:val="FFC254C5"/>
    <w:rsid w:val="FFCB66E1"/>
    <w:rsid w:val="FFCDD4D8"/>
    <w:rsid w:val="FFCF0AB2"/>
    <w:rsid w:val="FFCFB1AD"/>
    <w:rsid w:val="FFCFFF08"/>
    <w:rsid w:val="FFD173EA"/>
    <w:rsid w:val="FFD71446"/>
    <w:rsid w:val="FFDAB410"/>
    <w:rsid w:val="FFDB7C7D"/>
    <w:rsid w:val="FFDD8ACF"/>
    <w:rsid w:val="FFDF8750"/>
    <w:rsid w:val="FFDF9128"/>
    <w:rsid w:val="FFDFA4C7"/>
    <w:rsid w:val="FFDFE4C5"/>
    <w:rsid w:val="FFE637D1"/>
    <w:rsid w:val="FFE7FA1F"/>
    <w:rsid w:val="FFEA8FF6"/>
    <w:rsid w:val="FFEB74A7"/>
    <w:rsid w:val="FFEB9384"/>
    <w:rsid w:val="FFED4AA8"/>
    <w:rsid w:val="FFED871C"/>
    <w:rsid w:val="FFEDD320"/>
    <w:rsid w:val="FFEE0FD0"/>
    <w:rsid w:val="FFEF37C4"/>
    <w:rsid w:val="FFEF7F1E"/>
    <w:rsid w:val="FFEFA5A6"/>
    <w:rsid w:val="FFEFA61F"/>
    <w:rsid w:val="FFEFBF8E"/>
    <w:rsid w:val="FFEFCC3F"/>
    <w:rsid w:val="FFF6228C"/>
    <w:rsid w:val="FFF70A1C"/>
    <w:rsid w:val="FFF7749C"/>
    <w:rsid w:val="FFF7A1A7"/>
    <w:rsid w:val="FFF7BCD0"/>
    <w:rsid w:val="FFFB67CE"/>
    <w:rsid w:val="FFFB6A5A"/>
    <w:rsid w:val="FFFB7425"/>
    <w:rsid w:val="FFFB9379"/>
    <w:rsid w:val="FFFBC155"/>
    <w:rsid w:val="FFFBD026"/>
    <w:rsid w:val="FFFBEDE8"/>
    <w:rsid w:val="FFFBF040"/>
    <w:rsid w:val="FFFC7DD0"/>
    <w:rsid w:val="FFFCA913"/>
    <w:rsid w:val="FFFD413D"/>
    <w:rsid w:val="FFFD6665"/>
    <w:rsid w:val="FFFD9A7A"/>
    <w:rsid w:val="FFFDBD12"/>
    <w:rsid w:val="FFFE84E9"/>
    <w:rsid w:val="FFFE9347"/>
    <w:rsid w:val="FFFE95F4"/>
    <w:rsid w:val="FFFEB3AC"/>
    <w:rsid w:val="FFFED56A"/>
    <w:rsid w:val="FFFF0DE6"/>
    <w:rsid w:val="FFFF2474"/>
    <w:rsid w:val="FFFF2F56"/>
    <w:rsid w:val="FFFF365F"/>
    <w:rsid w:val="FFFF5034"/>
    <w:rsid w:val="FFFF5372"/>
    <w:rsid w:val="FFFF6A72"/>
    <w:rsid w:val="FFFFB304"/>
    <w:rsid w:val="FFFFCA40"/>
    <w:rsid w:val="FFFFDE8C"/>
    <w:rsid w:val="FFFFFF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qFormat="1"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华文仿宋" w:cs="Times New Roman"/>
      <w:kern w:val="2"/>
      <w:sz w:val="32"/>
      <w:szCs w:val="32"/>
      <w:lang w:val="en-US" w:eastAsia="zh-CN" w:bidi="ar-SA"/>
    </w:rPr>
  </w:style>
  <w:style w:type="paragraph" w:styleId="3">
    <w:name w:val="heading 3"/>
    <w:basedOn w:val="1"/>
    <w:next w:val="1"/>
    <w:unhideWhenUsed/>
    <w:qFormat/>
    <w:uiPriority w:val="0"/>
    <w:pPr>
      <w:keepNext/>
      <w:keepLines/>
      <w:spacing w:line="580" w:lineRule="exact"/>
      <w:ind w:firstLine="642" w:firstLineChars="200"/>
      <w:jc w:val="left"/>
      <w:outlineLvl w:val="2"/>
    </w:pPr>
    <w:rPr>
      <w:rFonts w:eastAsia="楷体_GB2312"/>
    </w:rPr>
  </w:style>
  <w:style w:type="character" w:default="1" w:styleId="11">
    <w:name w:val="Default Paragraph Font"/>
    <w:link w:val="12"/>
    <w:semiHidden/>
    <w:qFormat/>
    <w:uiPriority w:val="0"/>
    <w:rPr>
      <w:rFonts w:ascii="宋体" w:hAnsi="宋体" w:eastAsia="宋体"/>
      <w:sz w:val="24"/>
      <w:szCs w:val="24"/>
      <w:lang w:val="en-US" w:eastAsia="zh-CN" w:bidi="ar-SA"/>
    </w:rPr>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1"/>
    <w:qFormat/>
    <w:uiPriority w:val="0"/>
    <w:pPr>
      <w:ind w:firstLine="420" w:firstLineChars="100"/>
    </w:pPr>
  </w:style>
  <w:style w:type="paragraph" w:styleId="4">
    <w:name w:val="Body Text"/>
    <w:basedOn w:val="1"/>
    <w:next w:val="5"/>
    <w:qFormat/>
    <w:uiPriority w:val="0"/>
    <w:pPr>
      <w:spacing w:line="0" w:lineRule="atLeast"/>
    </w:pPr>
    <w:rPr>
      <w:rFonts w:eastAsia="小标宋"/>
      <w:sz w:val="44"/>
    </w:rPr>
  </w:style>
  <w:style w:type="paragraph" w:styleId="5">
    <w:name w:val="Date"/>
    <w:basedOn w:val="1"/>
    <w:next w:val="1"/>
    <w:qFormat/>
    <w:uiPriority w:val="0"/>
    <w:pPr>
      <w:autoSpaceDE w:val="0"/>
      <w:autoSpaceDN w:val="0"/>
      <w:adjustRightInd w:val="0"/>
      <w:jc w:val="right"/>
      <w:textAlignment w:val="baseline"/>
    </w:pPr>
    <w:rPr>
      <w:rFonts w:hAnsi="Times New Roman" w:eastAsia="宋体"/>
      <w:spacing w:val="40"/>
      <w:kern w:val="0"/>
      <w:sz w:val="24"/>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rPr>
  </w:style>
  <w:style w:type="paragraph" w:styleId="8">
    <w:name w:val="Normal (Web)"/>
    <w:basedOn w:val="1"/>
    <w:qFormat/>
    <w:uiPriority w:val="0"/>
    <w:pPr>
      <w:widowControl/>
      <w:spacing w:before="100" w:beforeAutospacing="1" w:after="100" w:afterAutospacing="1"/>
      <w:jc w:val="left"/>
    </w:pPr>
    <w:rPr>
      <w:rFonts w:eastAsia="宋体" w:cs="宋体"/>
      <w:kern w:val="0"/>
      <w:sz w:val="24"/>
      <w:szCs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 Char"/>
    <w:basedOn w:val="1"/>
    <w:next w:val="1"/>
    <w:link w:val="11"/>
    <w:semiHidden/>
    <w:qFormat/>
    <w:uiPriority w:val="0"/>
    <w:pPr>
      <w:numPr>
        <w:ilvl w:val="0"/>
        <w:numId w:val="1"/>
      </w:numPr>
      <w:adjustRightInd w:val="0"/>
      <w:snapToGrid w:val="0"/>
      <w:spacing w:before="156" w:beforeLines="50" w:after="312" w:afterLines="100" w:line="360" w:lineRule="auto"/>
      <w:jc w:val="center"/>
    </w:pPr>
    <w:rPr>
      <w:rFonts w:eastAsia="宋体"/>
      <w:kern w:val="0"/>
      <w:sz w:val="24"/>
      <w:szCs w:val="24"/>
    </w:rPr>
  </w:style>
  <w:style w:type="character" w:styleId="13">
    <w:name w:val="page number"/>
    <w:basedOn w:val="11"/>
    <w:qFormat/>
    <w:uiPriority w:val="0"/>
  </w:style>
  <w:style w:type="character" w:styleId="14">
    <w:name w:val="Hyperlink"/>
    <w:basedOn w:val="11"/>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gwb1.gwb</Template>
  <Company> </Company>
  <Pages>17</Pages>
  <Words>5643</Words>
  <Characters>6166</Characters>
  <Lines>32</Lines>
  <Paragraphs>9</Paragraphs>
  <TotalTime>1</TotalTime>
  <ScaleCrop>false</ScaleCrop>
  <LinksUpToDate>false</LinksUpToDate>
  <CharactersWithSpaces>6376</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2017-09-03T09:59:00Z</dcterms:created>
  <dc:creator>微软用户</dc:creator>
  <cp:lastModifiedBy>greatwall</cp:lastModifiedBy>
  <cp:lastPrinted>2024-09-27T07:53:00Z</cp:lastPrinted>
  <dcterms:modified xsi:type="dcterms:W3CDTF">2024-09-26T09:10:32Z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8EB15096031C4B59968D530580D3C80D</vt:lpwstr>
  </property>
</Properties>
</file>